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7F0" w:rsidRPr="003D4DD0" w:rsidRDefault="00E447F0" w:rsidP="000552E2">
      <w:pPr>
        <w:spacing w:line="192" w:lineRule="auto"/>
        <w:jc w:val="center"/>
        <w:rPr>
          <w:sz w:val="24"/>
          <w:szCs w:val="24"/>
        </w:rPr>
      </w:pPr>
      <w:bookmarkStart w:id="0" w:name="sub_1003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35pt;margin-top:0;width:56.7pt;height:68.05pt;z-index:251658240" o:preferrelative="f">
            <v:imagedata r:id="rId7" o:title="" gain="126031f" blacklevel="-1966f"/>
            <o:lock v:ext="edit" aspectratio="f"/>
          </v:shape>
        </w:pict>
      </w:r>
    </w:p>
    <w:p w:rsidR="00E447F0" w:rsidRPr="003D4DD0" w:rsidRDefault="00E447F0" w:rsidP="000552E2">
      <w:pPr>
        <w:rPr>
          <w:b/>
          <w:bCs/>
          <w:sz w:val="24"/>
          <w:szCs w:val="24"/>
        </w:rPr>
      </w:pPr>
    </w:p>
    <w:p w:rsidR="00E447F0" w:rsidRPr="003D4DD0" w:rsidRDefault="00E447F0" w:rsidP="00EC6FA5">
      <w:pPr>
        <w:tabs>
          <w:tab w:val="left" w:pos="8835"/>
        </w:tabs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br w:type="textWrapping" w:clear="all"/>
      </w:r>
    </w:p>
    <w:p w:rsidR="00E447F0" w:rsidRDefault="00E447F0" w:rsidP="000552E2">
      <w:pPr>
        <w:jc w:val="both"/>
      </w:pPr>
    </w:p>
    <w:p w:rsidR="00E447F0" w:rsidRDefault="00E447F0" w:rsidP="000552E2">
      <w:pPr>
        <w:ind w:left="-720" w:hanging="540"/>
        <w:jc w:val="center"/>
        <w:rPr>
          <w:b/>
          <w:bCs/>
        </w:rPr>
      </w:pPr>
      <w:r>
        <w:rPr>
          <w:b/>
          <w:bCs/>
        </w:rPr>
        <w:t xml:space="preserve">              </w:t>
      </w:r>
    </w:p>
    <w:p w:rsidR="00E447F0" w:rsidRPr="00336F26" w:rsidRDefault="00E447F0" w:rsidP="00336F26">
      <w:pPr>
        <w:ind w:left="-170"/>
        <w:jc w:val="center"/>
        <w:rPr>
          <w:b/>
          <w:bCs/>
          <w:sz w:val="36"/>
          <w:szCs w:val="36"/>
        </w:rPr>
      </w:pPr>
      <w:r w:rsidRPr="00336F26">
        <w:rPr>
          <w:b/>
          <w:bCs/>
          <w:sz w:val="36"/>
          <w:szCs w:val="36"/>
        </w:rPr>
        <w:t xml:space="preserve">АДМИНИСТРАЦИЯ </w:t>
      </w:r>
      <w:r>
        <w:rPr>
          <w:b/>
          <w:bCs/>
          <w:sz w:val="36"/>
          <w:szCs w:val="36"/>
        </w:rPr>
        <w:t xml:space="preserve">ЕРЕМЕЕВСКОГО </w:t>
      </w:r>
      <w:r w:rsidRPr="00336F26">
        <w:rPr>
          <w:b/>
          <w:bCs/>
          <w:sz w:val="36"/>
          <w:szCs w:val="36"/>
        </w:rPr>
        <w:t xml:space="preserve"> СЕЛЬСОВЕТА</w:t>
      </w:r>
    </w:p>
    <w:p w:rsidR="00E447F0" w:rsidRPr="00336F26" w:rsidRDefault="00E447F0" w:rsidP="000552E2">
      <w:pPr>
        <w:jc w:val="center"/>
        <w:rPr>
          <w:b/>
          <w:bCs/>
          <w:sz w:val="36"/>
          <w:szCs w:val="36"/>
        </w:rPr>
      </w:pPr>
      <w:r w:rsidRPr="00336F26">
        <w:rPr>
          <w:b/>
          <w:bCs/>
          <w:sz w:val="36"/>
          <w:szCs w:val="36"/>
        </w:rPr>
        <w:t>СОСНОВОБОРСКОГО РАЙОНА ПЕНЗЕНСКОЙ ОБЛАСТИ</w:t>
      </w:r>
    </w:p>
    <w:p w:rsidR="00E447F0" w:rsidRPr="001206E4" w:rsidRDefault="00E447F0" w:rsidP="000552E2">
      <w:pPr>
        <w:ind w:left="-720" w:hanging="540"/>
        <w:jc w:val="center"/>
        <w:rPr>
          <w:b/>
          <w:bCs/>
          <w:sz w:val="16"/>
          <w:szCs w:val="16"/>
        </w:rPr>
      </w:pPr>
    </w:p>
    <w:p w:rsidR="00E447F0" w:rsidRPr="00327C25" w:rsidRDefault="00E447F0" w:rsidP="000552E2">
      <w:pPr>
        <w:jc w:val="center"/>
        <w:rPr>
          <w:b/>
          <w:bCs/>
          <w:sz w:val="28"/>
          <w:szCs w:val="28"/>
        </w:rPr>
      </w:pPr>
      <w:r w:rsidRPr="00327C25">
        <w:rPr>
          <w:b/>
          <w:bCs/>
          <w:sz w:val="28"/>
          <w:szCs w:val="28"/>
        </w:rPr>
        <w:t>ПОСТАНОВЛЕНИЕ</w:t>
      </w:r>
    </w:p>
    <w:p w:rsidR="00E447F0" w:rsidRPr="001206E4" w:rsidRDefault="00E447F0" w:rsidP="000552E2">
      <w:pPr>
        <w:ind w:left="-720" w:hanging="540"/>
        <w:jc w:val="center"/>
        <w:rPr>
          <w:rFonts w:ascii="Arial Narrow" w:hAnsi="Arial Narrow" w:cs="Arial Narrow"/>
          <w:b/>
          <w:bCs/>
          <w:sz w:val="16"/>
          <w:szCs w:val="16"/>
        </w:rPr>
      </w:pPr>
    </w:p>
    <w:p w:rsidR="00E447F0" w:rsidRPr="000220C9" w:rsidRDefault="00E447F0" w:rsidP="000552E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10.12.2020  </w:t>
      </w:r>
      <w:r w:rsidRPr="000220C9">
        <w:rPr>
          <w:sz w:val="24"/>
          <w:szCs w:val="24"/>
        </w:rPr>
        <w:t>№</w:t>
      </w:r>
      <w:r>
        <w:rPr>
          <w:sz w:val="24"/>
          <w:szCs w:val="24"/>
        </w:rPr>
        <w:t xml:space="preserve"> 59</w:t>
      </w:r>
      <w:r w:rsidRPr="000220C9">
        <w:rPr>
          <w:sz w:val="24"/>
          <w:szCs w:val="24"/>
        </w:rPr>
        <w:t xml:space="preserve"> </w:t>
      </w:r>
    </w:p>
    <w:p w:rsidR="00E447F0" w:rsidRDefault="00E447F0" w:rsidP="000552E2">
      <w:pPr>
        <w:spacing w:line="20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с. Кряжимское</w:t>
      </w:r>
    </w:p>
    <w:p w:rsidR="00E447F0" w:rsidRDefault="00E447F0" w:rsidP="000552E2">
      <w:pPr>
        <w:jc w:val="center"/>
        <w:rPr>
          <w:b/>
          <w:bCs/>
          <w:color w:val="000000"/>
          <w:spacing w:val="-1"/>
          <w:sz w:val="24"/>
          <w:szCs w:val="24"/>
        </w:rPr>
      </w:pPr>
    </w:p>
    <w:p w:rsidR="00E447F0" w:rsidRDefault="00E447F0" w:rsidP="003C6B6D">
      <w:pPr>
        <w:jc w:val="center"/>
        <w:rPr>
          <w:b/>
          <w:bCs/>
          <w:color w:val="000000"/>
          <w:spacing w:val="-1"/>
          <w:sz w:val="24"/>
          <w:szCs w:val="24"/>
        </w:rPr>
      </w:pPr>
      <w:r>
        <w:rPr>
          <w:b/>
          <w:bCs/>
          <w:color w:val="000000"/>
          <w:spacing w:val="-1"/>
          <w:sz w:val="24"/>
          <w:szCs w:val="24"/>
        </w:rPr>
        <w:t xml:space="preserve">О внесении изменений в постановление администрации Еремеевского сельсовета Сосновоборского района Пензенской области от </w:t>
      </w:r>
      <w:r>
        <w:rPr>
          <w:b/>
          <w:bCs/>
          <w:sz w:val="24"/>
          <w:szCs w:val="24"/>
        </w:rPr>
        <w:t>10.12.2018 № 50</w:t>
      </w:r>
    </w:p>
    <w:p w:rsidR="00E447F0" w:rsidRDefault="00E447F0" w:rsidP="003C6B6D">
      <w:pPr>
        <w:jc w:val="center"/>
        <w:rPr>
          <w:b/>
          <w:bCs/>
          <w:color w:val="000000"/>
          <w:spacing w:val="-1"/>
          <w:sz w:val="24"/>
          <w:szCs w:val="24"/>
        </w:rPr>
      </w:pPr>
      <w:r>
        <w:rPr>
          <w:b/>
          <w:bCs/>
          <w:color w:val="000000"/>
          <w:spacing w:val="-1"/>
          <w:sz w:val="24"/>
          <w:szCs w:val="24"/>
        </w:rPr>
        <w:t>«</w:t>
      </w:r>
      <w:r w:rsidRPr="003D4DD0">
        <w:rPr>
          <w:b/>
          <w:bCs/>
          <w:color w:val="000000"/>
          <w:spacing w:val="-1"/>
          <w:sz w:val="24"/>
          <w:szCs w:val="24"/>
        </w:rPr>
        <w:t xml:space="preserve">Об утверждении муниципальной программы </w:t>
      </w:r>
      <w:r>
        <w:rPr>
          <w:b/>
          <w:bCs/>
          <w:color w:val="000000"/>
          <w:spacing w:val="-1"/>
          <w:sz w:val="24"/>
          <w:szCs w:val="24"/>
        </w:rPr>
        <w:t xml:space="preserve">Еремеевского  сельсовета Сосновоборского района </w:t>
      </w:r>
      <w:r w:rsidRPr="003D4DD0">
        <w:rPr>
          <w:b/>
          <w:bCs/>
          <w:color w:val="000000"/>
          <w:spacing w:val="-1"/>
          <w:sz w:val="24"/>
          <w:szCs w:val="24"/>
        </w:rPr>
        <w:t xml:space="preserve">Пензенской области «Развитие муниципального управления в </w:t>
      </w:r>
      <w:r>
        <w:rPr>
          <w:b/>
          <w:bCs/>
          <w:color w:val="000000"/>
          <w:spacing w:val="-1"/>
          <w:sz w:val="24"/>
          <w:szCs w:val="24"/>
        </w:rPr>
        <w:t>Еремеевском</w:t>
      </w:r>
      <w:r w:rsidRPr="003D4DD0">
        <w:rPr>
          <w:b/>
          <w:bCs/>
          <w:color w:val="000000"/>
          <w:spacing w:val="-1"/>
          <w:sz w:val="24"/>
          <w:szCs w:val="24"/>
        </w:rPr>
        <w:t xml:space="preserve"> сельсовете </w:t>
      </w:r>
      <w:r>
        <w:rPr>
          <w:b/>
          <w:bCs/>
          <w:color w:val="000000"/>
          <w:spacing w:val="-1"/>
          <w:sz w:val="24"/>
          <w:szCs w:val="24"/>
        </w:rPr>
        <w:t xml:space="preserve">Сосновоборского </w:t>
      </w:r>
      <w:r w:rsidRPr="003D4DD0">
        <w:rPr>
          <w:b/>
          <w:bCs/>
          <w:color w:val="000000"/>
          <w:spacing w:val="-1"/>
          <w:sz w:val="24"/>
          <w:szCs w:val="24"/>
        </w:rPr>
        <w:t>р</w:t>
      </w:r>
      <w:r>
        <w:rPr>
          <w:b/>
          <w:bCs/>
          <w:color w:val="000000"/>
          <w:spacing w:val="-1"/>
          <w:sz w:val="24"/>
          <w:szCs w:val="24"/>
        </w:rPr>
        <w:t>айона Пензенской области на 2019</w:t>
      </w:r>
      <w:r w:rsidRPr="003D4DD0">
        <w:rPr>
          <w:b/>
          <w:bCs/>
          <w:color w:val="000000"/>
          <w:spacing w:val="-1"/>
          <w:sz w:val="24"/>
          <w:szCs w:val="24"/>
        </w:rPr>
        <w:t>-202</w:t>
      </w:r>
      <w:r>
        <w:rPr>
          <w:b/>
          <w:bCs/>
          <w:color w:val="000000"/>
          <w:spacing w:val="-1"/>
          <w:sz w:val="24"/>
          <w:szCs w:val="24"/>
        </w:rPr>
        <w:t>1</w:t>
      </w:r>
      <w:r w:rsidRPr="003D4DD0">
        <w:rPr>
          <w:b/>
          <w:bCs/>
          <w:color w:val="000000"/>
          <w:spacing w:val="-1"/>
          <w:sz w:val="24"/>
          <w:szCs w:val="24"/>
        </w:rPr>
        <w:t xml:space="preserve"> годы»</w:t>
      </w:r>
    </w:p>
    <w:p w:rsidR="00E447F0" w:rsidRPr="003D4DD0" w:rsidRDefault="00E447F0" w:rsidP="00E61EB0">
      <w:pPr>
        <w:rPr>
          <w:b/>
          <w:bCs/>
          <w:color w:val="000000"/>
          <w:spacing w:val="-1"/>
          <w:sz w:val="24"/>
          <w:szCs w:val="24"/>
        </w:rPr>
      </w:pPr>
    </w:p>
    <w:p w:rsidR="00E447F0" w:rsidRPr="007D2976" w:rsidRDefault="00E447F0" w:rsidP="00E61EB0">
      <w:pPr>
        <w:widowControl/>
        <w:spacing w:before="100" w:beforeAutospacing="1"/>
        <w:ind w:firstLine="539"/>
        <w:rPr>
          <w:sz w:val="24"/>
          <w:szCs w:val="24"/>
        </w:rPr>
      </w:pPr>
      <w:r w:rsidRPr="007D2976">
        <w:rPr>
          <w:color w:val="000000"/>
          <w:sz w:val="24"/>
          <w:szCs w:val="24"/>
        </w:rPr>
        <w:t>В соответствии с постановлением администрации Еремеевского сельсовета Сосновоборского района Пензе</w:t>
      </w:r>
      <w:r>
        <w:rPr>
          <w:color w:val="000000"/>
          <w:sz w:val="24"/>
          <w:szCs w:val="24"/>
        </w:rPr>
        <w:t>нской области от 01.11.2013 № 32</w:t>
      </w:r>
      <w:r w:rsidRPr="007D2976">
        <w:rPr>
          <w:color w:val="000000"/>
          <w:sz w:val="24"/>
          <w:szCs w:val="24"/>
        </w:rPr>
        <w:t>-1 «Об утверждении Порядка разработки и реализации муниципальных программ Еремеевского сельсовета Сосновоборского района Пензенской области», Уставом Еремеевского сельсовета Сосновоборского района Пензенской области (с последующими изменениями), администрация Еремеевского сельсовета Сосновоборского района Пензенской области</w:t>
      </w:r>
    </w:p>
    <w:p w:rsidR="00E447F0" w:rsidRDefault="00E447F0" w:rsidP="003C6B6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447F0" w:rsidRDefault="00E447F0" w:rsidP="003C6B6D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постановляет:</w:t>
      </w:r>
    </w:p>
    <w:p w:rsidR="00E447F0" w:rsidRDefault="00E447F0" w:rsidP="003C6B6D">
      <w:pPr>
        <w:pStyle w:val="ConsPlusNormal"/>
        <w:ind w:firstLine="540"/>
        <w:jc w:val="center"/>
        <w:rPr>
          <w:color w:val="000000"/>
          <w:sz w:val="24"/>
          <w:szCs w:val="24"/>
        </w:rPr>
      </w:pPr>
    </w:p>
    <w:p w:rsidR="00E447F0" w:rsidRDefault="00E447F0" w:rsidP="003C6B6D">
      <w:pPr>
        <w:jc w:val="both"/>
        <w:rPr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>
        <w:rPr>
          <w:sz w:val="24"/>
          <w:szCs w:val="24"/>
        </w:rPr>
        <w:t>Внести в постановление администрации Еремеевского сельсовета Сосновоборского района Пензенской области от 10.12.2018 № 50 «</w:t>
      </w:r>
      <w:r>
        <w:rPr>
          <w:color w:val="000000"/>
          <w:spacing w:val="-1"/>
          <w:sz w:val="24"/>
          <w:szCs w:val="24"/>
        </w:rPr>
        <w:t xml:space="preserve"> Об утверждении муниципальной программы Еремеевского  сельсовета Сосновоборского района Пензенской области «Развитие муниципального управления в Еремеевском сельсовете Сосновоборского района Пензенской области на 2019-2021 годы» </w:t>
      </w:r>
      <w:r>
        <w:rPr>
          <w:sz w:val="24"/>
          <w:szCs w:val="24"/>
        </w:rPr>
        <w:t>изменения, изложив муниципальную программу в новой редакции согласно приложению.</w:t>
      </w:r>
    </w:p>
    <w:p w:rsidR="00E447F0" w:rsidRDefault="00E447F0" w:rsidP="003C6B6D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</w:p>
    <w:p w:rsidR="00E447F0" w:rsidRDefault="00E447F0" w:rsidP="003C6B6D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Определить администрацию Еремеевского сельсовета Сосновоборского района Пензенской области ответственной за реализацию муниципальной </w:t>
      </w:r>
      <w:hyperlink r:id="rId8" w:history="1">
        <w:r w:rsidRPr="003C6B6D"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</w:rPr>
          <w:t>программы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«Развитие муниципального управления  в Еремеевском сельсовете Сосновоборского района Пензенской области на 2021 - 2023 годы».  </w:t>
      </w:r>
    </w:p>
    <w:p w:rsidR="00E447F0" w:rsidRDefault="00E447F0" w:rsidP="003C6B6D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447F0" w:rsidRDefault="00E447F0" w:rsidP="003C6B6D">
      <w:pPr>
        <w:pStyle w:val="ConsPlusNormal"/>
        <w:ind w:firstLine="0"/>
        <w:jc w:val="both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Настоящее постановление действует в части, не противоречащей решению Комитета местного самоуправления Еремеевского  сельсовета Сосновоборского района Пензенской области о бюджете на очередной финансовый год и плановый период.</w:t>
      </w:r>
    </w:p>
    <w:p w:rsidR="00E447F0" w:rsidRDefault="00E447F0" w:rsidP="003C6B6D">
      <w:pPr>
        <w:autoSpaceDE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</w:t>
      </w:r>
    </w:p>
    <w:p w:rsidR="00E447F0" w:rsidRDefault="00E447F0" w:rsidP="003C6B6D">
      <w:pPr>
        <w:autoSpaceDE w:val="0"/>
        <w:rPr>
          <w:sz w:val="24"/>
          <w:szCs w:val="24"/>
        </w:rPr>
      </w:pPr>
      <w:r>
        <w:rPr>
          <w:color w:val="000000"/>
          <w:sz w:val="24"/>
          <w:szCs w:val="24"/>
        </w:rPr>
        <w:t>4.</w:t>
      </w:r>
      <w:r>
        <w:rPr>
          <w:sz w:val="24"/>
          <w:szCs w:val="24"/>
        </w:rPr>
        <w:t xml:space="preserve">   Настоящее постановление опубликовать в информационном бюллетене «Местные ведомости».</w:t>
      </w:r>
    </w:p>
    <w:p w:rsidR="00E447F0" w:rsidRDefault="00E447F0" w:rsidP="003C6B6D">
      <w:pPr>
        <w:autoSpaceDE w:val="0"/>
        <w:rPr>
          <w:color w:val="000000"/>
          <w:sz w:val="24"/>
          <w:szCs w:val="24"/>
        </w:rPr>
      </w:pPr>
      <w:r>
        <w:rPr>
          <w:sz w:val="24"/>
          <w:szCs w:val="24"/>
        </w:rPr>
        <w:t>5. Настоящее постановление вступает в силу на следующий день после дня его официального опубликования.</w:t>
      </w:r>
    </w:p>
    <w:p w:rsidR="00E447F0" w:rsidRDefault="00E447F0" w:rsidP="003C6B6D">
      <w:pPr>
        <w:pStyle w:val="ConsPlusNormal"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E447F0" w:rsidRPr="007B7CF7" w:rsidRDefault="00E447F0" w:rsidP="007B7CF7">
      <w:pPr>
        <w:pStyle w:val="ConsPlusNormal"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E447F0" w:rsidRPr="003D4DD0" w:rsidRDefault="00E447F0" w:rsidP="000552E2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3D4DD0">
        <w:rPr>
          <w:rFonts w:ascii="Times New Roman" w:hAnsi="Times New Roman" w:cs="Times New Roman"/>
          <w:color w:val="000000"/>
          <w:sz w:val="24"/>
          <w:szCs w:val="24"/>
        </w:rPr>
        <w:t>лав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3D4DD0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Еремеевского </w:t>
      </w:r>
      <w:r w:rsidRPr="003D4DD0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А.И.Дарюшин</w:t>
      </w:r>
    </w:p>
    <w:p w:rsidR="00E447F0" w:rsidRPr="003D4DD0" w:rsidRDefault="00E447F0" w:rsidP="000552E2">
      <w:pPr>
        <w:pStyle w:val="ConsPlusNormal"/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E447F0" w:rsidRDefault="00E447F0" w:rsidP="000552E2">
      <w:pPr>
        <w:pStyle w:val="ConsPlusNormal"/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E447F0" w:rsidRDefault="00E447F0" w:rsidP="000552E2">
      <w:pPr>
        <w:pStyle w:val="ConsPlusNormal"/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E447F0" w:rsidRDefault="00E447F0" w:rsidP="000552E2">
      <w:pPr>
        <w:pStyle w:val="ConsPlusNormal"/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E447F0" w:rsidRDefault="00E447F0" w:rsidP="000552E2">
      <w:pPr>
        <w:pStyle w:val="ConsPlusNormal"/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E447F0" w:rsidRDefault="00E447F0" w:rsidP="000552E2">
      <w:pPr>
        <w:pStyle w:val="ConsPlusNormal"/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E447F0" w:rsidRDefault="00E447F0" w:rsidP="000552E2">
      <w:pPr>
        <w:pStyle w:val="ConsPlusNormal"/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E447F0" w:rsidRDefault="00E447F0" w:rsidP="000A3FED">
      <w:pPr>
        <w:pStyle w:val="ConsPlusNormal"/>
        <w:ind w:firstLine="0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E447F0" w:rsidRDefault="00E447F0" w:rsidP="000552E2">
      <w:pPr>
        <w:pStyle w:val="ConsPlusNormal"/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E447F0" w:rsidRDefault="00E447F0" w:rsidP="000552E2">
      <w:pPr>
        <w:pStyle w:val="ConsPlusNormal"/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E447F0" w:rsidRPr="003D4DD0" w:rsidRDefault="00E447F0" w:rsidP="000552E2">
      <w:pPr>
        <w:pStyle w:val="ConsPlusNormal"/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«Приложение</w:t>
      </w:r>
    </w:p>
    <w:p w:rsidR="00E447F0" w:rsidRPr="003D4DD0" w:rsidRDefault="00E447F0" w:rsidP="000552E2">
      <w:pPr>
        <w:pStyle w:val="ConsPlusNormal"/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3D4DD0">
        <w:rPr>
          <w:rFonts w:ascii="Times New Roman" w:hAnsi="Times New Roman" w:cs="Times New Roman"/>
          <w:color w:val="000000"/>
          <w:sz w:val="24"/>
          <w:szCs w:val="24"/>
        </w:rPr>
        <w:t>Утвержден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3D4D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447F0" w:rsidRPr="003D4DD0" w:rsidRDefault="00E447F0" w:rsidP="000552E2">
      <w:pPr>
        <w:pStyle w:val="ConsPlusNormal"/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3D4DD0">
        <w:rPr>
          <w:rFonts w:ascii="Times New Roman" w:hAnsi="Times New Roman" w:cs="Times New Roman"/>
          <w:color w:val="000000"/>
          <w:sz w:val="24"/>
          <w:szCs w:val="24"/>
        </w:rPr>
        <w:t>постановлением администрации</w:t>
      </w:r>
    </w:p>
    <w:p w:rsidR="00E447F0" w:rsidRDefault="00E447F0" w:rsidP="000552E2">
      <w:pPr>
        <w:pStyle w:val="ConsPlusNormal"/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3D4D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Еремеевского  </w:t>
      </w:r>
      <w:r w:rsidRPr="003D4DD0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</w:p>
    <w:p w:rsidR="00E447F0" w:rsidRPr="003D4DD0" w:rsidRDefault="00E447F0" w:rsidP="000552E2">
      <w:pPr>
        <w:pStyle w:val="ConsPlusNormal"/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Сосновоборского района Пензенской области</w:t>
      </w:r>
    </w:p>
    <w:p w:rsidR="00E447F0" w:rsidRPr="003D4DD0" w:rsidRDefault="00E447F0" w:rsidP="000552E2">
      <w:pPr>
        <w:pStyle w:val="ConsPlusNormal"/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3D4DD0">
        <w:rPr>
          <w:rFonts w:ascii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10.12.2020 </w:t>
      </w:r>
      <w:r w:rsidRPr="003D4DD0"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59</w:t>
      </w:r>
    </w:p>
    <w:p w:rsidR="00E447F0" w:rsidRPr="00336F26" w:rsidRDefault="00E447F0" w:rsidP="000552E2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36F26">
        <w:rPr>
          <w:b/>
          <w:bCs/>
          <w:color w:val="000000"/>
          <w:sz w:val="24"/>
          <w:szCs w:val="24"/>
        </w:rPr>
        <w:t>Паспорт</w:t>
      </w:r>
    </w:p>
    <w:p w:rsidR="00E447F0" w:rsidRPr="00336F26" w:rsidRDefault="00E447F0" w:rsidP="000552E2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36F26">
        <w:rPr>
          <w:b/>
          <w:bCs/>
          <w:color w:val="000000"/>
          <w:sz w:val="24"/>
          <w:szCs w:val="24"/>
        </w:rPr>
        <w:t>муниципальной программы</w:t>
      </w:r>
    </w:p>
    <w:p w:rsidR="00E447F0" w:rsidRPr="00336F26" w:rsidRDefault="00E447F0" w:rsidP="000552E2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Еремеевского </w:t>
      </w:r>
      <w:r w:rsidRPr="00336F26">
        <w:rPr>
          <w:b/>
          <w:bCs/>
          <w:color w:val="000000"/>
          <w:sz w:val="24"/>
          <w:szCs w:val="24"/>
        </w:rPr>
        <w:t xml:space="preserve"> сельсовета Сосновоборского района Пензенской области</w:t>
      </w:r>
    </w:p>
    <w:p w:rsidR="00E447F0" w:rsidRPr="0071236C" w:rsidRDefault="00E447F0" w:rsidP="000552E2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71236C">
        <w:rPr>
          <w:b/>
          <w:bCs/>
          <w:color w:val="000000"/>
          <w:sz w:val="24"/>
          <w:szCs w:val="24"/>
        </w:rPr>
        <w:t>«</w:t>
      </w:r>
      <w:r>
        <w:rPr>
          <w:b/>
          <w:bCs/>
          <w:color w:val="000000"/>
          <w:sz w:val="24"/>
          <w:szCs w:val="24"/>
        </w:rPr>
        <w:t>Развитие муниципального управления</w:t>
      </w:r>
      <w:r w:rsidRPr="0071236C"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 xml:space="preserve"> в Еремеевском сельсовете </w:t>
      </w:r>
      <w:r w:rsidRPr="0071236C">
        <w:rPr>
          <w:b/>
          <w:bCs/>
          <w:color w:val="000000"/>
          <w:sz w:val="24"/>
          <w:szCs w:val="24"/>
        </w:rPr>
        <w:t xml:space="preserve"> С</w:t>
      </w:r>
      <w:r>
        <w:rPr>
          <w:b/>
          <w:bCs/>
          <w:color w:val="000000"/>
          <w:sz w:val="24"/>
          <w:szCs w:val="24"/>
        </w:rPr>
        <w:t xml:space="preserve">основоборского </w:t>
      </w:r>
      <w:r w:rsidRPr="0071236C"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района</w:t>
      </w:r>
      <w:r w:rsidRPr="0071236C">
        <w:rPr>
          <w:b/>
          <w:bCs/>
          <w:color w:val="000000"/>
          <w:sz w:val="24"/>
          <w:szCs w:val="24"/>
        </w:rPr>
        <w:t xml:space="preserve">  </w:t>
      </w:r>
      <w:r>
        <w:rPr>
          <w:b/>
          <w:bCs/>
          <w:color w:val="000000"/>
          <w:sz w:val="24"/>
          <w:szCs w:val="24"/>
        </w:rPr>
        <w:t xml:space="preserve">Пензенской области </w:t>
      </w:r>
      <w:r w:rsidRPr="0071236C"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 xml:space="preserve">на </w:t>
      </w:r>
      <w:r w:rsidRPr="0071236C">
        <w:rPr>
          <w:b/>
          <w:bCs/>
          <w:color w:val="000000"/>
          <w:sz w:val="24"/>
          <w:szCs w:val="24"/>
        </w:rPr>
        <w:t xml:space="preserve">  </w:t>
      </w:r>
      <w:r>
        <w:rPr>
          <w:b/>
          <w:bCs/>
          <w:color w:val="000000"/>
          <w:sz w:val="24"/>
          <w:szCs w:val="24"/>
        </w:rPr>
        <w:t>2021 - 2023</w:t>
      </w:r>
      <w:r w:rsidRPr="00B41ABF"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годы</w:t>
      </w:r>
      <w:r w:rsidRPr="0071236C">
        <w:rPr>
          <w:b/>
          <w:bCs/>
          <w:color w:val="000000"/>
          <w:sz w:val="24"/>
          <w:szCs w:val="24"/>
        </w:rPr>
        <w:t>»</w:t>
      </w:r>
    </w:p>
    <w:bookmarkEnd w:id="0"/>
    <w:p w:rsidR="00E447F0" w:rsidRPr="003D4DD0" w:rsidRDefault="00E447F0" w:rsidP="001325DD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704"/>
        <w:gridCol w:w="6467"/>
      </w:tblGrid>
      <w:tr w:rsidR="00E447F0" w:rsidRPr="003D4DD0">
        <w:trPr>
          <w:trHeight w:val="167"/>
          <w:tblCellSpacing w:w="5" w:type="nil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муниципальной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Программы                  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муниципального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Еремеевском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Сосновоборского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Пензенской области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  <w:r w:rsidRPr="00FD4F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D4F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(далее  Муниципальная программа)</w:t>
            </w:r>
          </w:p>
        </w:tc>
      </w:tr>
      <w:tr w:rsidR="00E447F0" w:rsidRPr="003D4DD0">
        <w:trPr>
          <w:trHeight w:val="167"/>
          <w:tblCellSpacing w:w="5" w:type="nil"/>
        </w:trPr>
        <w:tc>
          <w:tcPr>
            <w:tcW w:w="3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Ответственный исполнитель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муниципальной Программы   </w:t>
            </w:r>
          </w:p>
        </w:tc>
        <w:tc>
          <w:tcPr>
            <w:tcW w:w="64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Еремеевского  сельсовета Сосновоборского района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Пензенской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(далее администрация)</w:t>
            </w:r>
          </w:p>
        </w:tc>
      </w:tr>
      <w:tr w:rsidR="00E447F0" w:rsidRPr="003D4DD0">
        <w:trPr>
          <w:trHeight w:val="3818"/>
          <w:tblCellSpacing w:w="5" w:type="nil"/>
        </w:trPr>
        <w:tc>
          <w:tcPr>
            <w:tcW w:w="3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Подпрограммы                </w:t>
            </w:r>
          </w:p>
        </w:tc>
        <w:tc>
          <w:tcPr>
            <w:tcW w:w="64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1.Развитие муниципальной службы в Еремеевском сельсовете Сосновоборского района Пензенской области.</w:t>
            </w:r>
          </w:p>
          <w:p w:rsidR="00E447F0" w:rsidRDefault="00E447F0" w:rsidP="00A070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2.Комплексное развитие систем коммунальной инфраструктуры Еремеевского  сельсовета Сосновоборского района Пензенской области на 2021-2023 годы</w:t>
            </w:r>
          </w:p>
          <w:p w:rsidR="00E447F0" w:rsidRPr="003D4DD0" w:rsidRDefault="00E447F0" w:rsidP="00A070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 w:rsidRPr="003D4DD0">
              <w:rPr>
                <w:color w:val="000000"/>
                <w:sz w:val="24"/>
                <w:szCs w:val="24"/>
              </w:rPr>
              <w:t xml:space="preserve">Энергосбережение и повышение энергетической эффективности на территории </w:t>
            </w:r>
            <w:r>
              <w:rPr>
                <w:color w:val="000000"/>
                <w:sz w:val="24"/>
                <w:szCs w:val="24"/>
              </w:rPr>
              <w:t xml:space="preserve">Еремеевского </w:t>
            </w:r>
            <w:r w:rsidRPr="003D4DD0">
              <w:rPr>
                <w:color w:val="000000"/>
                <w:sz w:val="24"/>
                <w:szCs w:val="24"/>
              </w:rPr>
              <w:t xml:space="preserve">   сельсовета </w:t>
            </w:r>
            <w:r>
              <w:rPr>
                <w:color w:val="000000"/>
                <w:sz w:val="24"/>
                <w:szCs w:val="24"/>
              </w:rPr>
              <w:t xml:space="preserve">Сосновоборского </w:t>
            </w:r>
            <w:r w:rsidRPr="003D4DD0">
              <w:rPr>
                <w:color w:val="000000"/>
                <w:sz w:val="24"/>
                <w:szCs w:val="24"/>
              </w:rPr>
              <w:t>района Пензенской обла</w:t>
            </w:r>
            <w:r>
              <w:rPr>
                <w:color w:val="000000"/>
                <w:sz w:val="24"/>
                <w:szCs w:val="24"/>
              </w:rPr>
              <w:t>сти  на период 2021</w:t>
            </w:r>
            <w:r w:rsidRPr="00FD4FC4">
              <w:rPr>
                <w:color w:val="000000"/>
                <w:sz w:val="24"/>
                <w:szCs w:val="24"/>
              </w:rPr>
              <w:t xml:space="preserve"> - 202</w:t>
            </w:r>
            <w:r>
              <w:rPr>
                <w:color w:val="000000"/>
                <w:sz w:val="24"/>
                <w:szCs w:val="24"/>
              </w:rPr>
              <w:t>3</w:t>
            </w:r>
            <w:r w:rsidRPr="00FD4F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годы.</w:t>
            </w:r>
          </w:p>
          <w:p w:rsidR="00E447F0" w:rsidRPr="003D4DD0" w:rsidRDefault="00E447F0" w:rsidP="00A070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  <w:r w:rsidRPr="003D4DD0">
              <w:rPr>
                <w:color w:val="000000"/>
                <w:sz w:val="24"/>
                <w:szCs w:val="24"/>
              </w:rPr>
              <w:t xml:space="preserve">Благоустройство населенных пунктов </w:t>
            </w:r>
            <w:r>
              <w:rPr>
                <w:color w:val="000000"/>
                <w:sz w:val="24"/>
                <w:szCs w:val="24"/>
              </w:rPr>
              <w:t xml:space="preserve">Еремеевского </w:t>
            </w:r>
            <w:r w:rsidRPr="003D4DD0">
              <w:rPr>
                <w:color w:val="000000"/>
                <w:sz w:val="24"/>
                <w:szCs w:val="24"/>
              </w:rPr>
              <w:t xml:space="preserve"> сельсовет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3D4DD0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Сосновоборского района Пензенской области на 2021</w:t>
            </w:r>
            <w:r w:rsidRPr="00FD4FC4">
              <w:rPr>
                <w:color w:val="000000"/>
                <w:sz w:val="24"/>
                <w:szCs w:val="24"/>
              </w:rPr>
              <w:t xml:space="preserve"> - 202</w:t>
            </w:r>
            <w:r>
              <w:rPr>
                <w:color w:val="000000"/>
                <w:sz w:val="24"/>
                <w:szCs w:val="24"/>
              </w:rPr>
              <w:t>3</w:t>
            </w:r>
            <w:r w:rsidRPr="00FD4F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годы</w:t>
            </w:r>
            <w:r w:rsidRPr="003D4DD0">
              <w:rPr>
                <w:color w:val="000000"/>
                <w:sz w:val="24"/>
                <w:szCs w:val="24"/>
              </w:rPr>
              <w:t>.</w:t>
            </w:r>
          </w:p>
          <w:p w:rsidR="00E447F0" w:rsidRPr="003D4DD0" w:rsidRDefault="00E447F0" w:rsidP="00A070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3D4DD0">
              <w:rPr>
                <w:color w:val="000000"/>
                <w:sz w:val="24"/>
                <w:szCs w:val="24"/>
              </w:rPr>
              <w:t>.</w:t>
            </w:r>
            <w:r w:rsidRPr="003D4DD0">
              <w:rPr>
                <w:sz w:val="24"/>
                <w:szCs w:val="24"/>
              </w:rPr>
              <w:t xml:space="preserve">Управление муниципальной собственностью </w:t>
            </w:r>
            <w:r>
              <w:rPr>
                <w:sz w:val="24"/>
                <w:szCs w:val="24"/>
              </w:rPr>
              <w:t xml:space="preserve">Еремеевского  сельсовета Сосновоборского района </w:t>
            </w:r>
            <w:r w:rsidRPr="003D4DD0">
              <w:rPr>
                <w:sz w:val="24"/>
                <w:szCs w:val="24"/>
              </w:rPr>
              <w:t>Пензе</w:t>
            </w:r>
            <w:r>
              <w:rPr>
                <w:sz w:val="24"/>
                <w:szCs w:val="24"/>
              </w:rPr>
              <w:t xml:space="preserve">нской области на </w:t>
            </w:r>
            <w:r>
              <w:rPr>
                <w:color w:val="000000"/>
                <w:sz w:val="24"/>
                <w:szCs w:val="24"/>
              </w:rPr>
              <w:t>2021</w:t>
            </w:r>
            <w:r w:rsidRPr="00FD4FC4">
              <w:rPr>
                <w:color w:val="000000"/>
                <w:sz w:val="24"/>
                <w:szCs w:val="24"/>
              </w:rPr>
              <w:t xml:space="preserve"> - 202</w:t>
            </w:r>
            <w:r>
              <w:rPr>
                <w:color w:val="000000"/>
                <w:sz w:val="24"/>
                <w:szCs w:val="24"/>
              </w:rPr>
              <w:t>3</w:t>
            </w:r>
            <w:r w:rsidRPr="00FD4F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годы</w:t>
            </w:r>
            <w:r w:rsidRPr="003D4DD0">
              <w:rPr>
                <w:sz w:val="24"/>
                <w:szCs w:val="24"/>
              </w:rPr>
              <w:t>.</w:t>
            </w:r>
          </w:p>
          <w:p w:rsidR="00E447F0" w:rsidRPr="003D4DD0" w:rsidRDefault="00E447F0" w:rsidP="00A070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3D4DD0">
              <w:rPr>
                <w:sz w:val="24"/>
                <w:szCs w:val="24"/>
              </w:rPr>
              <w:t xml:space="preserve">Развитие сети автомобильных дорог на территории </w:t>
            </w:r>
            <w:r>
              <w:rPr>
                <w:sz w:val="24"/>
                <w:szCs w:val="24"/>
              </w:rPr>
              <w:t xml:space="preserve">Еремеевского  сельсовета Сосновоборского района </w:t>
            </w:r>
            <w:r w:rsidRPr="003D4DD0">
              <w:rPr>
                <w:sz w:val="24"/>
                <w:szCs w:val="24"/>
              </w:rPr>
              <w:t>Пензе</w:t>
            </w:r>
            <w:r>
              <w:rPr>
                <w:sz w:val="24"/>
                <w:szCs w:val="24"/>
              </w:rPr>
              <w:t xml:space="preserve">нской области на </w:t>
            </w:r>
            <w:r>
              <w:rPr>
                <w:color w:val="000000"/>
                <w:sz w:val="24"/>
                <w:szCs w:val="24"/>
              </w:rPr>
              <w:t>2021</w:t>
            </w:r>
            <w:r w:rsidRPr="00FD4FC4">
              <w:rPr>
                <w:color w:val="000000"/>
                <w:sz w:val="24"/>
                <w:szCs w:val="24"/>
              </w:rPr>
              <w:t xml:space="preserve"> - 202</w:t>
            </w:r>
            <w:r>
              <w:rPr>
                <w:color w:val="000000"/>
                <w:sz w:val="24"/>
                <w:szCs w:val="24"/>
              </w:rPr>
              <w:t>3</w:t>
            </w:r>
            <w:r w:rsidRPr="00FD4F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годы</w:t>
            </w:r>
            <w:r w:rsidRPr="003D4DD0">
              <w:rPr>
                <w:sz w:val="24"/>
                <w:szCs w:val="24"/>
              </w:rPr>
              <w:t>.</w:t>
            </w:r>
          </w:p>
          <w:p w:rsidR="00E447F0" w:rsidRDefault="00E447F0" w:rsidP="00A070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7.Обеспечение общественного порядка и противодействие преступности  в Еремеевском сельсовете Сосновоборского района Пензенской области на </w:t>
            </w:r>
            <w:r>
              <w:rPr>
                <w:color w:val="000000"/>
                <w:sz w:val="24"/>
                <w:szCs w:val="24"/>
              </w:rPr>
              <w:t>2021</w:t>
            </w:r>
            <w:r w:rsidRPr="00FD4F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FD4FC4">
              <w:rPr>
                <w:color w:val="000000"/>
                <w:sz w:val="24"/>
                <w:szCs w:val="24"/>
              </w:rPr>
              <w:t xml:space="preserve"> 202</w:t>
            </w:r>
            <w:r>
              <w:rPr>
                <w:color w:val="000000"/>
                <w:sz w:val="24"/>
                <w:szCs w:val="24"/>
              </w:rPr>
              <w:t>3 годы</w:t>
            </w:r>
            <w:r>
              <w:rPr>
                <w:sz w:val="24"/>
                <w:szCs w:val="24"/>
              </w:rPr>
              <w:t>.</w:t>
            </w:r>
          </w:p>
          <w:p w:rsidR="00E447F0" w:rsidRDefault="00E447F0" w:rsidP="00A070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8.Защита населения и территорий от чрезвычайных ситуаций, обеспечение пожарной безопасности в Еремеевском сельсовете Сосновоборского района Пензенской области на </w:t>
            </w:r>
            <w:r>
              <w:rPr>
                <w:color w:val="000000"/>
                <w:sz w:val="24"/>
                <w:szCs w:val="24"/>
              </w:rPr>
              <w:t>2021</w:t>
            </w:r>
            <w:r w:rsidRPr="00FD4FC4">
              <w:rPr>
                <w:color w:val="000000"/>
                <w:sz w:val="24"/>
                <w:szCs w:val="24"/>
              </w:rPr>
              <w:t xml:space="preserve"> - 202</w:t>
            </w:r>
            <w:r>
              <w:rPr>
                <w:color w:val="000000"/>
                <w:sz w:val="24"/>
                <w:szCs w:val="24"/>
              </w:rPr>
              <w:t>3</w:t>
            </w:r>
            <w:r w:rsidRPr="00FD4F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годы.</w:t>
            </w:r>
          </w:p>
          <w:p w:rsidR="00E447F0" w:rsidRPr="003D4DD0" w:rsidRDefault="00E447F0" w:rsidP="00A070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9.Развитие культуры в Еремеевском сельсовете Сосновоборского района Пензенской области на 2021-2023 годы.</w:t>
            </w:r>
          </w:p>
        </w:tc>
      </w:tr>
      <w:tr w:rsidR="00E447F0" w:rsidRPr="003D4DD0">
        <w:trPr>
          <w:trHeight w:val="167"/>
          <w:tblCellSpacing w:w="5" w:type="nil"/>
        </w:trPr>
        <w:tc>
          <w:tcPr>
            <w:tcW w:w="3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муниципальной      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Программы                   </w:t>
            </w:r>
          </w:p>
        </w:tc>
        <w:tc>
          <w:tcPr>
            <w:tcW w:w="64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Nonformat"/>
              <w:widowControl/>
              <w:jc w:val="both"/>
              <w:rPr>
                <w:rFonts w:cs="Times New Roman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администрации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, укрепление материально-технической базы,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 и муниципальной службы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переход на энергосберегающий путь развития на основе обеспечения рационального использования энергетических ресурсов при их потреблении, организация благоустройства территории, улучшение качества уличного освещения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 строительство и модернизация (реконструкция) системы коммунальной инфраструктуры,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состояния окружающей среды, создание благоприятных условий для проживания населения,  повышение качества предоставляемых коммунальных услуг,  повышение эффективности и качества управления муниципальной собственностью, увеличение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Еремеевского  сельсовета Сосновоборского района Пензенской области (далее Еремеевского  сельсовета)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 на основе эффективного управления муниципальной собственностью,  развитие механизма передачи прав на муниципальное имущество и земельные участки,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получения доходов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Еремеевского  сельсовета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, развитие сети автомобильных дорог общего пользования местного значения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B2CE7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общественного порядка и противодействие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преступности</w:t>
            </w:r>
            <w:r w:rsidRPr="003B2CE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B2CE7">
              <w:rPr>
                <w:rFonts w:ascii="Times New Roman" w:hAnsi="Times New Roman" w:cs="Times New Roman"/>
                <w:sz w:val="24"/>
                <w:szCs w:val="24"/>
              </w:rPr>
              <w:t>ащита населения и территорий от чрезвычайных ситуаций, обеспечение пожарной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обеспечение деятельности  работников культуры</w:t>
            </w:r>
            <w:r w:rsidRPr="00DA41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17E">
              <w:rPr>
                <w:rFonts w:ascii="Times New Roman" w:hAnsi="Times New Roman" w:cs="Times New Roman"/>
                <w:sz w:val="24"/>
                <w:szCs w:val="24"/>
              </w:rPr>
              <w:t>сохранение исторического, культурного и художественного наследия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447F0" w:rsidRPr="003D4DD0">
        <w:trPr>
          <w:trHeight w:val="167"/>
          <w:tblCellSpacing w:w="5" w:type="nil"/>
        </w:trPr>
        <w:tc>
          <w:tcPr>
            <w:tcW w:w="3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Задачи муниципальной  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Программы                   </w:t>
            </w:r>
          </w:p>
        </w:tc>
        <w:tc>
          <w:tcPr>
            <w:tcW w:w="64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widowControl/>
              <w:tabs>
                <w:tab w:val="left" w:pos="449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D4DD0">
              <w:rPr>
                <w:sz w:val="24"/>
                <w:szCs w:val="24"/>
              </w:rPr>
              <w:t>проведение мероприятий по оплате труда</w:t>
            </w:r>
            <w:r>
              <w:rPr>
                <w:sz w:val="24"/>
                <w:szCs w:val="24"/>
              </w:rPr>
              <w:t xml:space="preserve"> работников администрации;</w:t>
            </w:r>
          </w:p>
          <w:p w:rsidR="00E447F0" w:rsidRDefault="00E447F0" w:rsidP="00A0705B">
            <w:pPr>
              <w:widowControl/>
              <w:tabs>
                <w:tab w:val="left" w:pos="449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</w:t>
            </w:r>
            <w:r w:rsidRPr="003D4DD0">
              <w:rPr>
                <w:sz w:val="24"/>
                <w:szCs w:val="24"/>
              </w:rPr>
              <w:t>роведение мероприятий по организации поставки основных средств и материалов для осуществления деятельности администрации</w:t>
            </w:r>
            <w:r>
              <w:rPr>
                <w:sz w:val="24"/>
                <w:szCs w:val="24"/>
              </w:rPr>
              <w:t>;</w:t>
            </w:r>
          </w:p>
          <w:p w:rsidR="00E447F0" w:rsidRDefault="00E447F0" w:rsidP="00A0705B">
            <w:pPr>
              <w:widowControl/>
              <w:tabs>
                <w:tab w:val="left" w:pos="449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D4DD0">
              <w:rPr>
                <w:sz w:val="24"/>
                <w:szCs w:val="24"/>
              </w:rPr>
              <w:t>осуществление первичного воинского учета</w:t>
            </w:r>
            <w:r>
              <w:rPr>
                <w:sz w:val="24"/>
                <w:szCs w:val="24"/>
              </w:rPr>
              <w:t>;</w:t>
            </w:r>
          </w:p>
          <w:p w:rsidR="00E447F0" w:rsidRDefault="00E447F0" w:rsidP="00A0705B">
            <w:pPr>
              <w:widowControl/>
              <w:tabs>
                <w:tab w:val="left" w:pos="449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-осуществление государственных полномочий;</w:t>
            </w:r>
          </w:p>
          <w:p w:rsidR="00E447F0" w:rsidRDefault="00E447F0" w:rsidP="00A0705B">
            <w:pPr>
              <w:widowControl/>
              <w:tabs>
                <w:tab w:val="left" w:pos="449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D4DD0">
              <w:rPr>
                <w:sz w:val="24"/>
                <w:szCs w:val="24"/>
              </w:rPr>
              <w:t xml:space="preserve"> организация оплаты коммунальных услуг</w:t>
            </w:r>
            <w:r>
              <w:rPr>
                <w:sz w:val="24"/>
                <w:szCs w:val="24"/>
              </w:rPr>
              <w:t>;</w:t>
            </w:r>
          </w:p>
          <w:p w:rsidR="00E447F0" w:rsidRPr="00C51648" w:rsidRDefault="00E447F0" w:rsidP="00A0705B">
            <w:pPr>
              <w:pStyle w:val="BodyText"/>
              <w:spacing w:after="0"/>
            </w:pPr>
            <w:r w:rsidRPr="001F694D">
              <w:t>- обеспечение проведения выборов и референдумов;</w:t>
            </w:r>
          </w:p>
          <w:p w:rsidR="00E447F0" w:rsidRPr="00C51648" w:rsidRDefault="00E447F0" w:rsidP="00A0705B">
            <w:pPr>
              <w:pStyle w:val="BodyText"/>
              <w:spacing w:after="0"/>
              <w:jc w:val="both"/>
            </w:pPr>
            <w:r w:rsidRPr="001F694D">
              <w:t>-повышение квалификации кадров муниципальных служащих;</w:t>
            </w:r>
          </w:p>
          <w:p w:rsidR="00E447F0" w:rsidRPr="00C51648" w:rsidRDefault="00E447F0" w:rsidP="00A0705B">
            <w:pPr>
              <w:pStyle w:val="BodyText"/>
              <w:spacing w:after="0"/>
              <w:jc w:val="both"/>
            </w:pPr>
            <w:r w:rsidRPr="001F694D">
              <w:t>-создание условий для профессионального развития и подготовки кадров в администрации;</w:t>
            </w:r>
          </w:p>
          <w:p w:rsidR="00E447F0" w:rsidRPr="00C51648" w:rsidRDefault="00E447F0" w:rsidP="00A0705B">
            <w:pPr>
              <w:pStyle w:val="BodyText"/>
              <w:spacing w:after="0"/>
            </w:pPr>
            <w:r w:rsidRPr="001F694D">
              <w:t>- проведения аттестации;</w:t>
            </w:r>
          </w:p>
          <w:p w:rsidR="00E447F0" w:rsidRPr="00C51648" w:rsidRDefault="00E447F0" w:rsidP="00A0705B">
            <w:pPr>
              <w:pStyle w:val="BodyText"/>
              <w:spacing w:after="0"/>
            </w:pPr>
            <w:r w:rsidRPr="001F694D">
              <w:t>- формирование этики поведения и культуры муниципальных служащих;</w:t>
            </w:r>
          </w:p>
          <w:p w:rsidR="00E447F0" w:rsidRPr="00C51648" w:rsidRDefault="00E447F0" w:rsidP="00A0705B">
            <w:pPr>
              <w:pStyle w:val="BodyText"/>
              <w:spacing w:after="0"/>
              <w:jc w:val="both"/>
            </w:pPr>
            <w:r w:rsidRPr="001F694D">
              <w:t xml:space="preserve">-организация и совершенствование работы по предупреждению коррупции и борьбе с коррупцией на муниципальной службе в Еремеевском сельсовете; </w:t>
            </w:r>
          </w:p>
          <w:p w:rsidR="00E447F0" w:rsidRPr="00C51648" w:rsidRDefault="00E447F0" w:rsidP="00A0705B">
            <w:pPr>
              <w:pStyle w:val="BodyText"/>
              <w:spacing w:after="0"/>
              <w:jc w:val="both"/>
            </w:pPr>
          </w:p>
          <w:p w:rsidR="00E447F0" w:rsidRPr="00C51648" w:rsidRDefault="00E447F0" w:rsidP="00A0705B">
            <w:pPr>
              <w:pStyle w:val="BodyText"/>
              <w:spacing w:after="0"/>
              <w:jc w:val="both"/>
            </w:pPr>
            <w:r w:rsidRPr="001F694D">
              <w:t>-осуществление расчетов за потребленные энергетические ресурсы с использованием приборов учета, автоматизация в сфере контроля и учета расхода энергетических ресурсов;</w:t>
            </w:r>
          </w:p>
          <w:p w:rsidR="00E447F0" w:rsidRPr="00C51648" w:rsidRDefault="00E447F0" w:rsidP="00A0705B">
            <w:pPr>
              <w:pStyle w:val="BodyText"/>
              <w:spacing w:after="0"/>
              <w:jc w:val="both"/>
            </w:pPr>
            <w:r w:rsidRPr="001F694D">
              <w:t>-проведение обязательных энергетических обследований и паспортизации потребителей энергетических ресурсов;</w:t>
            </w:r>
          </w:p>
          <w:p w:rsidR="00E447F0" w:rsidRPr="00C51648" w:rsidRDefault="00E447F0" w:rsidP="00A0705B">
            <w:pPr>
              <w:pStyle w:val="BodyText"/>
              <w:spacing w:after="0"/>
            </w:pPr>
            <w:r w:rsidRPr="001F694D">
              <w:t>- внедрение энергосберегающих технологий и энергоэффективного оборудования в организациях с муниципальным участием, жилищно-коммунальном хозяйстве, в наружном освещении;</w:t>
            </w:r>
          </w:p>
          <w:p w:rsidR="00E447F0" w:rsidRPr="00C51648" w:rsidRDefault="00E447F0" w:rsidP="00A0705B">
            <w:pPr>
              <w:pStyle w:val="BodyText"/>
              <w:spacing w:after="0"/>
            </w:pPr>
          </w:p>
          <w:p w:rsidR="00E447F0" w:rsidRPr="003D4DD0" w:rsidRDefault="00E447F0" w:rsidP="00A0705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 наружного освещения населенных пунктов;</w:t>
            </w:r>
          </w:p>
          <w:p w:rsidR="00E447F0" w:rsidRPr="003D4DD0" w:rsidRDefault="00E447F0" w:rsidP="00A0705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обустройство территорий санкционированных мест размещения твердых бытовых отходов;</w:t>
            </w:r>
          </w:p>
          <w:p w:rsidR="00E447F0" w:rsidRDefault="00E447F0" w:rsidP="00A0705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других мероприятий, связанных с благоустройством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Еремеевского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сельсовета;</w:t>
            </w:r>
          </w:p>
          <w:p w:rsidR="00E447F0" w:rsidRDefault="00E447F0" w:rsidP="00A0705B">
            <w:pPr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D4DD0">
              <w:rPr>
                <w:sz w:val="24"/>
                <w:szCs w:val="24"/>
              </w:rPr>
              <w:t>снижение износа водопроводных сетей</w:t>
            </w:r>
            <w:r>
              <w:rPr>
                <w:sz w:val="24"/>
                <w:szCs w:val="24"/>
              </w:rPr>
              <w:t>;</w:t>
            </w:r>
            <w:r w:rsidRPr="003D4DD0">
              <w:rPr>
                <w:sz w:val="24"/>
                <w:szCs w:val="24"/>
              </w:rPr>
              <w:t xml:space="preserve"> </w:t>
            </w:r>
          </w:p>
          <w:p w:rsidR="00E447F0" w:rsidRPr="003D4DD0" w:rsidRDefault="00E447F0" w:rsidP="00A0705B">
            <w:pPr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</w:p>
          <w:p w:rsidR="00E447F0" w:rsidRPr="003D4DD0" w:rsidRDefault="00E447F0" w:rsidP="00A0705B">
            <w:pPr>
              <w:jc w:val="both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- создание условий для вовлечения в хозяйственный оборот объектов муниципального имущества;</w:t>
            </w:r>
          </w:p>
          <w:p w:rsidR="00E447F0" w:rsidRPr="003D4DD0" w:rsidRDefault="00E447F0" w:rsidP="00A0705B">
            <w:pPr>
              <w:jc w:val="both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создание условий для увеличения налогооблагаемой базы</w:t>
            </w:r>
            <w:r w:rsidRPr="003D4DD0">
              <w:rPr>
                <w:sz w:val="24"/>
                <w:szCs w:val="24"/>
              </w:rPr>
              <w:t>;</w:t>
            </w:r>
          </w:p>
          <w:p w:rsidR="00E447F0" w:rsidRDefault="00E447F0" w:rsidP="00A070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-выявление не зарегистрированных объектов;</w:t>
            </w:r>
          </w:p>
          <w:p w:rsidR="00E447F0" w:rsidRPr="003D4DD0" w:rsidRDefault="00E447F0" w:rsidP="00A070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-проведение жилищного и муниципального контроля;</w:t>
            </w:r>
          </w:p>
          <w:p w:rsidR="00E447F0" w:rsidRDefault="00E447F0" w:rsidP="00A0705B">
            <w:pPr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 мониторинга расходов на содержание муниципального имущества;</w:t>
            </w:r>
          </w:p>
          <w:p w:rsidR="00E447F0" w:rsidRDefault="00E447F0" w:rsidP="00A0705B">
            <w:pPr>
              <w:rPr>
                <w:sz w:val="24"/>
                <w:szCs w:val="24"/>
              </w:rPr>
            </w:pPr>
          </w:p>
          <w:p w:rsidR="00E447F0" w:rsidRDefault="00E447F0" w:rsidP="00A0705B">
            <w:pPr>
              <w:rPr>
                <w:sz w:val="24"/>
                <w:szCs w:val="24"/>
              </w:rPr>
            </w:pPr>
          </w:p>
          <w:p w:rsidR="00E447F0" w:rsidRDefault="00E447F0" w:rsidP="00A070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D4DD0">
              <w:rPr>
                <w:sz w:val="24"/>
                <w:szCs w:val="24"/>
              </w:rPr>
              <w:t xml:space="preserve"> содержание  автомобильных дорог местного значения на территории </w:t>
            </w:r>
            <w:r>
              <w:rPr>
                <w:sz w:val="24"/>
                <w:szCs w:val="24"/>
              </w:rPr>
              <w:t xml:space="preserve">Еремеевского </w:t>
            </w:r>
            <w:r w:rsidRPr="003D4DD0">
              <w:rPr>
                <w:sz w:val="24"/>
                <w:szCs w:val="24"/>
              </w:rPr>
              <w:t xml:space="preserve"> сельсовета</w:t>
            </w:r>
            <w:r>
              <w:rPr>
                <w:sz w:val="24"/>
                <w:szCs w:val="24"/>
              </w:rPr>
              <w:t>;</w:t>
            </w:r>
          </w:p>
          <w:p w:rsidR="00E447F0" w:rsidRDefault="00E447F0" w:rsidP="00A0705B">
            <w:pPr>
              <w:jc w:val="both"/>
              <w:rPr>
                <w:sz w:val="24"/>
                <w:szCs w:val="24"/>
              </w:rPr>
            </w:pPr>
          </w:p>
          <w:p w:rsidR="00E447F0" w:rsidRDefault="00E447F0" w:rsidP="00A0705B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создание системы противодействия преступности, наркомании, коррупции и терроризму;</w:t>
            </w:r>
          </w:p>
          <w:p w:rsidR="00E447F0" w:rsidRDefault="00E447F0" w:rsidP="00A0705B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вовлечение в работу по предупреждению правонарушений правоохранительных органов, организаций всех форм собственности, а также общественных формирований;</w:t>
            </w:r>
          </w:p>
          <w:p w:rsidR="00E447F0" w:rsidRDefault="00E447F0" w:rsidP="00A0705B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содействие в социальной реабилитации лиц, отбывающих наказание в виде лишения свободы;</w:t>
            </w:r>
          </w:p>
          <w:p w:rsidR="00E447F0" w:rsidRDefault="00E447F0" w:rsidP="00A0705B">
            <w:pPr>
              <w:jc w:val="both"/>
              <w:rPr>
                <w:sz w:val="24"/>
                <w:szCs w:val="24"/>
              </w:rPr>
            </w:pPr>
          </w:p>
          <w:p w:rsidR="00E447F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р</w:t>
            </w:r>
            <w:r w:rsidRPr="00F327FB">
              <w:rPr>
                <w:sz w:val="24"/>
                <w:szCs w:val="24"/>
              </w:rPr>
              <w:t>азработка и реализация мероприятий, направленных на соблюдение правил п</w:t>
            </w:r>
            <w:r>
              <w:rPr>
                <w:sz w:val="24"/>
                <w:szCs w:val="24"/>
              </w:rPr>
              <w:t>ожарной безопасности населением;</w:t>
            </w:r>
          </w:p>
          <w:p w:rsidR="00E447F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27FB">
              <w:rPr>
                <w:sz w:val="24"/>
                <w:szCs w:val="24"/>
              </w:rPr>
              <w:t>организация работы по предупреждению и пресечению нарушений требований пожарной безопасн</w:t>
            </w:r>
            <w:r>
              <w:rPr>
                <w:sz w:val="24"/>
                <w:szCs w:val="24"/>
              </w:rPr>
              <w:t>ости и правил поведения на воде;</w:t>
            </w:r>
          </w:p>
          <w:p w:rsidR="00E447F0" w:rsidRDefault="00E447F0" w:rsidP="00A070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F327FB">
              <w:rPr>
                <w:sz w:val="24"/>
                <w:szCs w:val="24"/>
              </w:rPr>
              <w:t>информирование населения о правилах поведения и дей</w:t>
            </w:r>
            <w:r>
              <w:rPr>
                <w:sz w:val="24"/>
                <w:szCs w:val="24"/>
              </w:rPr>
              <w:t xml:space="preserve">ствиях в чрезвычайных ситуациях, </w:t>
            </w:r>
            <w:r w:rsidRPr="00F327FB">
              <w:rPr>
                <w:sz w:val="24"/>
                <w:szCs w:val="24"/>
              </w:rPr>
              <w:t>создание материальных резервов для л</w:t>
            </w:r>
            <w:r>
              <w:rPr>
                <w:sz w:val="24"/>
                <w:szCs w:val="24"/>
              </w:rPr>
              <w:t>иквидации чрезвычайных ситуаций;</w:t>
            </w:r>
          </w:p>
          <w:p w:rsidR="00E447F0" w:rsidRDefault="00E447F0" w:rsidP="00A0705B">
            <w:pPr>
              <w:jc w:val="both"/>
              <w:rPr>
                <w:sz w:val="24"/>
                <w:szCs w:val="24"/>
              </w:rPr>
            </w:pPr>
          </w:p>
          <w:p w:rsidR="00E447F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</w:t>
            </w:r>
            <w:r w:rsidRPr="001F22E6">
              <w:rPr>
                <w:sz w:val="24"/>
                <w:szCs w:val="24"/>
              </w:rPr>
              <w:t>азвитие к</w:t>
            </w:r>
            <w:r>
              <w:rPr>
                <w:sz w:val="24"/>
                <w:szCs w:val="24"/>
              </w:rPr>
              <w:t>ультурно - досуговой деятельности;</w:t>
            </w:r>
          </w:p>
          <w:p w:rsidR="00E447F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1F22E6">
              <w:rPr>
                <w:sz w:val="24"/>
                <w:szCs w:val="24"/>
              </w:rPr>
              <w:t xml:space="preserve"> укреплени</w:t>
            </w:r>
            <w:r>
              <w:rPr>
                <w:sz w:val="24"/>
                <w:szCs w:val="24"/>
              </w:rPr>
              <w:t>е материально-технической базы;</w:t>
            </w:r>
          </w:p>
          <w:p w:rsidR="00E447F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1F22E6">
              <w:rPr>
                <w:sz w:val="24"/>
                <w:szCs w:val="24"/>
              </w:rPr>
              <w:t>сохранение и развитие национальных культур, худож</w:t>
            </w:r>
            <w:r>
              <w:rPr>
                <w:sz w:val="24"/>
                <w:szCs w:val="24"/>
              </w:rPr>
              <w:t>ественного народного творчества;</w:t>
            </w:r>
          </w:p>
          <w:p w:rsidR="00E447F0" w:rsidRDefault="00E447F0" w:rsidP="00A0705B">
            <w:pPr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1F22E6">
              <w:rPr>
                <w:spacing w:val="-2"/>
                <w:sz w:val="24"/>
                <w:szCs w:val="24"/>
              </w:rPr>
              <w:t>реализация мероприятий по сохранению памятников истории, культуры</w:t>
            </w:r>
            <w:r>
              <w:rPr>
                <w:spacing w:val="-2"/>
                <w:sz w:val="24"/>
                <w:szCs w:val="24"/>
              </w:rPr>
              <w:t>;</w:t>
            </w:r>
          </w:p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-социальное обеспечение населения.</w:t>
            </w:r>
          </w:p>
        </w:tc>
      </w:tr>
      <w:tr w:rsidR="00E447F0" w:rsidRPr="003D4DD0">
        <w:trPr>
          <w:trHeight w:val="167"/>
          <w:tblCellSpacing w:w="5" w:type="nil"/>
        </w:trPr>
        <w:tc>
          <w:tcPr>
            <w:tcW w:w="3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Целевые показатели       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униципальной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рограммы   </w:t>
            </w:r>
          </w:p>
        </w:tc>
        <w:tc>
          <w:tcPr>
            <w:tcW w:w="64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B242C" w:rsidRDefault="00E447F0" w:rsidP="00A0705B">
            <w:pPr>
              <w:pStyle w:val="ListParagraph"/>
              <w:numPr>
                <w:ilvl w:val="0"/>
                <w:numId w:val="20"/>
              </w:numPr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 с</w:t>
            </w:r>
            <w:r w:rsidRPr="00B820E0">
              <w:rPr>
                <w:sz w:val="24"/>
                <w:szCs w:val="24"/>
              </w:rPr>
              <w:t>воевременная и в полном объеме оплата труда главы администрации, сотрудников администрации, органов, наделенных отдельным</w:t>
            </w:r>
            <w:r>
              <w:rPr>
                <w:sz w:val="24"/>
                <w:szCs w:val="24"/>
              </w:rPr>
              <w:t>и государственными полномочиями;</w:t>
            </w:r>
            <w:r w:rsidRPr="008B242C">
              <w:rPr>
                <w:sz w:val="24"/>
                <w:szCs w:val="24"/>
              </w:rPr>
              <w:t xml:space="preserve"> - своевременная оплата расходов на услуги связи; </w:t>
            </w:r>
          </w:p>
          <w:p w:rsidR="00E447F0" w:rsidRPr="00B820E0" w:rsidRDefault="00E447F0" w:rsidP="00A0705B">
            <w:pPr>
              <w:pStyle w:val="ListParagraph"/>
              <w:numPr>
                <w:ilvl w:val="0"/>
                <w:numId w:val="20"/>
              </w:numPr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820E0">
              <w:rPr>
                <w:sz w:val="24"/>
                <w:szCs w:val="24"/>
              </w:rPr>
              <w:t>транспортные и коммунальные услуги, другие услуги сотрудников администрации, органов, наделенными отдельными государственными полномочиями от необходимых объемов</w:t>
            </w:r>
            <w:r>
              <w:rPr>
                <w:sz w:val="24"/>
                <w:szCs w:val="24"/>
              </w:rPr>
              <w:t>;</w:t>
            </w:r>
          </w:p>
          <w:p w:rsidR="00E447F0" w:rsidRPr="00B820E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820E0">
              <w:rPr>
                <w:rFonts w:ascii="Times New Roman" w:hAnsi="Times New Roman" w:cs="Times New Roman"/>
                <w:sz w:val="24"/>
                <w:szCs w:val="24"/>
              </w:rPr>
              <w:t>обеспечение  необходимыми основными средствами, мягким инвентарем, материальными запасами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беспечение уровня дополнительного профессионального образования муниципальных служащих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сокращение количества обращений граждан по вопросам неправомерных действий органов местного самоуправления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Еремеевского  сельсовета;</w:t>
            </w:r>
          </w:p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увеличение удовлетворенности населения деятельностью органов местного самоуправления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Еремеевского  сельсовета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рамках исполнения Указа Президента Российской Федерации от 28.04.2008 №607 «Об оценке эффективности деятельности органов местного самоуправления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 округов и муниципальных районов» (с последующими изменениями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-снижение количества актов прокурорского реагирования;</w:t>
            </w:r>
          </w:p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7F0" w:rsidRPr="00610CD3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610CD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учреждений бюджетной сферы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Еремеевского </w:t>
            </w:r>
            <w:r w:rsidRPr="00610CD3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сельсовета, организаций с участием  муниципального образования прошедших обязатель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энергетические обследования и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энергетичес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кую паспортизацию</w:t>
            </w:r>
            <w:r w:rsidRPr="00610C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еконструкция уличного освещения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 ликвидация       несанкционированных свалок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уменьшение негативного воздействия отходов на окружающую среду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величение подачи питьевой воды населению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снижение износа водопроводных  сетей, соответствие параметров качества питьевой воды установленным нормативам СанПиН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D4DD0">
              <w:rPr>
                <w:sz w:val="24"/>
                <w:szCs w:val="24"/>
              </w:rPr>
              <w:t>вовлечение в хозяйственный оборот объектов муниципального имущества</w:t>
            </w:r>
            <w:r>
              <w:rPr>
                <w:sz w:val="24"/>
                <w:szCs w:val="24"/>
              </w:rPr>
              <w:t>;</w:t>
            </w:r>
            <w:r w:rsidRPr="003D4DD0">
              <w:rPr>
                <w:sz w:val="24"/>
                <w:szCs w:val="24"/>
              </w:rPr>
              <w:t xml:space="preserve"> </w:t>
            </w:r>
          </w:p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D4DD0">
              <w:rPr>
                <w:sz w:val="24"/>
                <w:szCs w:val="24"/>
              </w:rPr>
              <w:t>сокращение расходов бюджета на содержание муниципального имущества;</w:t>
            </w:r>
          </w:p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 xml:space="preserve">- </w:t>
            </w:r>
            <w:r w:rsidRPr="007473C0">
              <w:rPr>
                <w:rFonts w:ascii="Times New Roman" w:hAnsi="Times New Roman" w:cs="Times New Roman"/>
                <w:sz w:val="24"/>
                <w:szCs w:val="24"/>
              </w:rPr>
              <w:t>повышение доходов бюджета от использования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73C0">
              <w:rPr>
                <w:rFonts w:ascii="Times New Roman" w:hAnsi="Times New Roman" w:cs="Times New Roman"/>
                <w:sz w:val="24"/>
                <w:szCs w:val="24"/>
              </w:rPr>
              <w:t>одержание дорог общег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пользования местного значения;</w:t>
            </w:r>
          </w:p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Pr="007473C0">
              <w:rPr>
                <w:rFonts w:ascii="Times New Roman" w:hAnsi="Times New Roman" w:cs="Times New Roman"/>
                <w:sz w:val="24"/>
                <w:szCs w:val="24"/>
              </w:rPr>
              <w:t>силение антитеррористической защищенности объектов социальной сферы и мест массового пребывания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473C0">
              <w:rPr>
                <w:rFonts w:ascii="Times New Roman" w:hAnsi="Times New Roman" w:cs="Times New Roman"/>
                <w:sz w:val="24"/>
                <w:szCs w:val="24"/>
              </w:rPr>
              <w:t>привлечение граждан, общественных организаций, средств массовой информации для обеспечения максимальной эффективности деятельности по профилактике терроризма и экстремизма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7F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</w:t>
            </w:r>
            <w:r w:rsidRPr="00F327FB">
              <w:rPr>
                <w:sz w:val="24"/>
                <w:szCs w:val="24"/>
              </w:rPr>
              <w:t>нижение количества пожаров</w:t>
            </w:r>
            <w:r>
              <w:rPr>
                <w:sz w:val="24"/>
                <w:szCs w:val="24"/>
              </w:rPr>
              <w:t>;</w:t>
            </w:r>
          </w:p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473C0">
              <w:rPr>
                <w:rFonts w:ascii="Times New Roman" w:hAnsi="Times New Roman" w:cs="Times New Roman"/>
                <w:sz w:val="24"/>
                <w:szCs w:val="24"/>
              </w:rPr>
              <w:t>- увеличение количества спасенных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47F0" w:rsidRPr="007473C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7F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</w:t>
            </w:r>
            <w:r w:rsidRPr="003D4DD0">
              <w:rPr>
                <w:sz w:val="24"/>
                <w:szCs w:val="24"/>
              </w:rPr>
              <w:t xml:space="preserve">воевременная и в полном объеме оплата труда </w:t>
            </w:r>
            <w:r>
              <w:rPr>
                <w:sz w:val="24"/>
                <w:szCs w:val="24"/>
              </w:rPr>
              <w:t>работников культуры;</w:t>
            </w:r>
          </w:p>
          <w:p w:rsidR="00E447F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D4DD0">
              <w:rPr>
                <w:sz w:val="24"/>
                <w:szCs w:val="24"/>
              </w:rPr>
              <w:t xml:space="preserve"> своевременная оплата расходов на услуги связи, коммунальные услуги, другие услуги</w:t>
            </w:r>
            <w:r>
              <w:rPr>
                <w:sz w:val="24"/>
                <w:szCs w:val="24"/>
              </w:rPr>
              <w:t>;</w:t>
            </w:r>
          </w:p>
          <w:p w:rsidR="00E447F0" w:rsidRPr="003D4DD0" w:rsidRDefault="00E447F0" w:rsidP="00A0705B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D4DD0">
              <w:rPr>
                <w:sz w:val="24"/>
                <w:szCs w:val="24"/>
              </w:rPr>
              <w:t xml:space="preserve"> обеспечение  необходимыми основными средствами, материальными запасами.</w:t>
            </w:r>
          </w:p>
        </w:tc>
      </w:tr>
      <w:tr w:rsidR="00E447F0" w:rsidRPr="003D4DD0">
        <w:trPr>
          <w:trHeight w:val="167"/>
          <w:tblCellSpacing w:w="5" w:type="nil"/>
        </w:trPr>
        <w:tc>
          <w:tcPr>
            <w:tcW w:w="3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Этапы и сроки реализации 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муниципальной Программы   </w:t>
            </w:r>
          </w:p>
        </w:tc>
        <w:tc>
          <w:tcPr>
            <w:tcW w:w="64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  <w:r w:rsidRPr="00FD4F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D4F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 разделения на этапы</w:t>
            </w:r>
          </w:p>
        </w:tc>
      </w:tr>
      <w:tr w:rsidR="00E447F0" w:rsidRPr="003D4DD0">
        <w:trPr>
          <w:trHeight w:val="167"/>
          <w:tblCellSpacing w:w="5" w:type="nil"/>
        </w:trPr>
        <w:tc>
          <w:tcPr>
            <w:tcW w:w="3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обеспечение муниципальной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Программы                   </w:t>
            </w:r>
          </w:p>
        </w:tc>
        <w:tc>
          <w:tcPr>
            <w:tcW w:w="64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A0705B">
            <w:pPr>
              <w:autoSpaceDE w:val="0"/>
              <w:autoSpaceDN w:val="0"/>
              <w:adjustRightInd w:val="0"/>
              <w:ind w:right="-1" w:firstLine="426"/>
              <w:rPr>
                <w:color w:val="000000"/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 xml:space="preserve">Общий объем средств </w:t>
            </w:r>
            <w:r>
              <w:rPr>
                <w:sz w:val="24"/>
                <w:szCs w:val="24"/>
              </w:rPr>
              <w:t xml:space="preserve">  </w:t>
            </w:r>
            <w:r w:rsidRPr="003D4DD0">
              <w:rPr>
                <w:sz w:val="24"/>
                <w:szCs w:val="24"/>
              </w:rPr>
              <w:t xml:space="preserve">для реализации программы составляет </w:t>
            </w:r>
            <w:r>
              <w:rPr>
                <w:color w:val="000000"/>
                <w:sz w:val="24"/>
                <w:szCs w:val="24"/>
              </w:rPr>
              <w:t>6096,8</w:t>
            </w:r>
            <w:r w:rsidRPr="002546E0">
              <w:rPr>
                <w:color w:val="000000"/>
                <w:sz w:val="24"/>
                <w:szCs w:val="24"/>
              </w:rPr>
              <w:t xml:space="preserve">  тыс.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546E0">
              <w:rPr>
                <w:color w:val="000000"/>
                <w:sz w:val="24"/>
                <w:szCs w:val="24"/>
              </w:rPr>
              <w:t>рублей, в том числе:</w:t>
            </w:r>
          </w:p>
          <w:p w:rsidR="00E447F0" w:rsidRPr="002546E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2203,5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E447F0" w:rsidRPr="002546E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1940,3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E447F0" w:rsidRPr="002546E0" w:rsidRDefault="00E447F0" w:rsidP="00A0705B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2546E0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1953,0</w:t>
            </w:r>
            <w:r w:rsidRPr="002546E0">
              <w:rPr>
                <w:sz w:val="24"/>
                <w:szCs w:val="24"/>
              </w:rPr>
              <w:t xml:space="preserve"> тыс. руб.</w:t>
            </w:r>
          </w:p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47F0" w:rsidRPr="003D4DD0" w:rsidRDefault="00E447F0" w:rsidP="001325DD">
      <w:pPr>
        <w:autoSpaceDE w:val="0"/>
        <w:autoSpaceDN w:val="0"/>
        <w:adjustRightInd w:val="0"/>
        <w:ind w:right="-1"/>
        <w:rPr>
          <w:b/>
          <w:bCs/>
          <w:color w:val="000000"/>
          <w:sz w:val="24"/>
          <w:szCs w:val="24"/>
        </w:rPr>
      </w:pPr>
    </w:p>
    <w:p w:rsidR="00E447F0" w:rsidRPr="003D4DD0" w:rsidRDefault="00E447F0" w:rsidP="001325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 w:rsidRPr="003D4DD0">
        <w:rPr>
          <w:b/>
          <w:bCs/>
          <w:color w:val="000000"/>
          <w:sz w:val="24"/>
          <w:szCs w:val="24"/>
        </w:rPr>
        <w:t xml:space="preserve"> 1. Общая характеристика сферы реализации</w:t>
      </w:r>
    </w:p>
    <w:p w:rsidR="00E447F0" w:rsidRDefault="00E447F0" w:rsidP="001325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М</w:t>
      </w:r>
      <w:r w:rsidRPr="003D4DD0">
        <w:rPr>
          <w:b/>
          <w:bCs/>
          <w:color w:val="000000"/>
          <w:sz w:val="24"/>
          <w:szCs w:val="24"/>
        </w:rPr>
        <w:t>униципальной программы</w:t>
      </w:r>
    </w:p>
    <w:p w:rsidR="00E447F0" w:rsidRPr="003D4DD0" w:rsidRDefault="00E447F0" w:rsidP="001325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</w:p>
    <w:p w:rsidR="00E447F0" w:rsidRPr="003D4DD0" w:rsidRDefault="00E447F0" w:rsidP="001325DD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 xml:space="preserve">       В настоящее время в </w:t>
      </w:r>
      <w:r>
        <w:rPr>
          <w:color w:val="000000"/>
          <w:sz w:val="24"/>
          <w:szCs w:val="24"/>
        </w:rPr>
        <w:t xml:space="preserve">Еремеевском </w:t>
      </w:r>
      <w:r w:rsidRPr="003D4DD0">
        <w:rPr>
          <w:color w:val="000000"/>
          <w:sz w:val="24"/>
          <w:szCs w:val="24"/>
        </w:rPr>
        <w:t xml:space="preserve"> сельсовете</w:t>
      </w:r>
      <w:r>
        <w:rPr>
          <w:color w:val="000000"/>
          <w:sz w:val="24"/>
          <w:szCs w:val="24"/>
        </w:rPr>
        <w:t xml:space="preserve">  </w:t>
      </w:r>
      <w:r w:rsidRPr="003D4DD0">
        <w:rPr>
          <w:color w:val="000000"/>
          <w:sz w:val="24"/>
          <w:szCs w:val="24"/>
        </w:rPr>
        <w:t xml:space="preserve"> существует ряд острых проблем, непосредственно касающихся сферы реализации данной </w:t>
      </w:r>
      <w:r>
        <w:rPr>
          <w:color w:val="000000"/>
          <w:sz w:val="24"/>
          <w:szCs w:val="24"/>
        </w:rPr>
        <w:t>М</w:t>
      </w:r>
      <w:r w:rsidRPr="003D4DD0">
        <w:rPr>
          <w:color w:val="000000"/>
          <w:sz w:val="24"/>
          <w:szCs w:val="24"/>
        </w:rPr>
        <w:t>униципальной программы. Включенные</w:t>
      </w:r>
      <w:r>
        <w:rPr>
          <w:color w:val="000000"/>
          <w:sz w:val="24"/>
          <w:szCs w:val="24"/>
        </w:rPr>
        <w:t xml:space="preserve"> </w:t>
      </w:r>
      <w:r w:rsidRPr="003D4DD0">
        <w:rPr>
          <w:color w:val="000000"/>
          <w:sz w:val="24"/>
          <w:szCs w:val="24"/>
        </w:rPr>
        <w:t xml:space="preserve"> в состав </w:t>
      </w:r>
      <w:r>
        <w:rPr>
          <w:color w:val="000000"/>
          <w:sz w:val="24"/>
          <w:szCs w:val="24"/>
        </w:rPr>
        <w:t>М</w:t>
      </w:r>
      <w:r w:rsidRPr="003D4DD0">
        <w:rPr>
          <w:color w:val="000000"/>
          <w:sz w:val="24"/>
          <w:szCs w:val="24"/>
        </w:rPr>
        <w:t xml:space="preserve">униципальной программы 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девять  </w:t>
      </w:r>
      <w:r w:rsidRPr="003D4DD0">
        <w:rPr>
          <w:color w:val="000000"/>
          <w:sz w:val="24"/>
          <w:szCs w:val="24"/>
        </w:rPr>
        <w:t>подпрограмм</w:t>
      </w:r>
      <w:r>
        <w:rPr>
          <w:color w:val="000000"/>
          <w:sz w:val="24"/>
          <w:szCs w:val="24"/>
        </w:rPr>
        <w:t xml:space="preserve"> </w:t>
      </w:r>
      <w:r w:rsidRPr="003D4DD0">
        <w:rPr>
          <w:color w:val="000000"/>
          <w:sz w:val="24"/>
          <w:szCs w:val="24"/>
        </w:rPr>
        <w:t xml:space="preserve">  предполагают эффективное решение проблем в области</w:t>
      </w:r>
      <w:r w:rsidRPr="00656025">
        <w:rPr>
          <w:color w:val="000000"/>
          <w:sz w:val="24"/>
          <w:szCs w:val="24"/>
        </w:rPr>
        <w:t xml:space="preserve"> </w:t>
      </w:r>
      <w:r w:rsidRPr="003D4DD0">
        <w:rPr>
          <w:color w:val="000000"/>
          <w:sz w:val="24"/>
          <w:szCs w:val="24"/>
        </w:rPr>
        <w:t>развити</w:t>
      </w:r>
      <w:r>
        <w:rPr>
          <w:color w:val="000000"/>
          <w:sz w:val="24"/>
          <w:szCs w:val="24"/>
        </w:rPr>
        <w:t>я</w:t>
      </w:r>
      <w:r w:rsidRPr="003D4DD0">
        <w:rPr>
          <w:color w:val="000000"/>
          <w:sz w:val="24"/>
          <w:szCs w:val="24"/>
        </w:rPr>
        <w:t xml:space="preserve"> местного самоуправления, дополнительного профессионального образования муниципальных служащих</w:t>
      </w:r>
      <w:r>
        <w:rPr>
          <w:color w:val="000000"/>
          <w:sz w:val="24"/>
          <w:szCs w:val="24"/>
        </w:rPr>
        <w:t>,</w:t>
      </w:r>
      <w:r w:rsidRPr="00656025">
        <w:rPr>
          <w:color w:val="000000"/>
          <w:sz w:val="24"/>
          <w:szCs w:val="24"/>
        </w:rPr>
        <w:t xml:space="preserve"> </w:t>
      </w:r>
      <w:r w:rsidRPr="003D4DD0">
        <w:rPr>
          <w:color w:val="000000"/>
          <w:sz w:val="24"/>
          <w:szCs w:val="24"/>
        </w:rPr>
        <w:t>энергосбережения</w:t>
      </w:r>
      <w:r>
        <w:rPr>
          <w:color w:val="000000"/>
          <w:sz w:val="24"/>
          <w:szCs w:val="24"/>
        </w:rPr>
        <w:t>,</w:t>
      </w:r>
      <w:r w:rsidRPr="003D4DD0">
        <w:rPr>
          <w:color w:val="000000"/>
          <w:sz w:val="24"/>
          <w:szCs w:val="24"/>
        </w:rPr>
        <w:t xml:space="preserve"> благоустройства, водоснабжения,</w:t>
      </w:r>
      <w:r>
        <w:rPr>
          <w:color w:val="000000"/>
          <w:sz w:val="24"/>
          <w:szCs w:val="24"/>
        </w:rPr>
        <w:t xml:space="preserve"> </w:t>
      </w:r>
      <w:r w:rsidRPr="003D4DD0">
        <w:rPr>
          <w:color w:val="000000"/>
          <w:sz w:val="24"/>
          <w:szCs w:val="24"/>
        </w:rPr>
        <w:t>развитие сети автомобильных дорог</w:t>
      </w:r>
      <w:r>
        <w:rPr>
          <w:color w:val="000000"/>
          <w:sz w:val="24"/>
          <w:szCs w:val="24"/>
        </w:rPr>
        <w:t>, управления муниципальной собственностью,</w:t>
      </w:r>
      <w:r w:rsidRPr="00880449">
        <w:rPr>
          <w:sz w:val="24"/>
          <w:szCs w:val="24"/>
        </w:rPr>
        <w:t xml:space="preserve"> </w:t>
      </w:r>
      <w:r>
        <w:rPr>
          <w:sz w:val="24"/>
          <w:szCs w:val="24"/>
        </w:rPr>
        <w:t>обеспечение общественного порядка и противодействие преступности, защита населения и территорий от чрезвычайных ситуаций, обеспечение пожарной безопасности, развитие культуры.</w:t>
      </w:r>
    </w:p>
    <w:p w:rsidR="00E447F0" w:rsidRPr="003D4DD0" w:rsidRDefault="00E447F0" w:rsidP="001325DD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 xml:space="preserve">       Современная муниципальная и региональная политика и федеративные отношения основываются на положениях Конституции Российской Федерации, федерального законодательства, законодательства субъектов Российской Федерации и осуществляются федеральными органами государственной власти, а также органами государственной власти </w:t>
      </w:r>
      <w:r>
        <w:rPr>
          <w:color w:val="000000"/>
          <w:sz w:val="24"/>
          <w:szCs w:val="24"/>
        </w:rPr>
        <w:t>Пензенской области</w:t>
      </w:r>
      <w:r w:rsidRPr="003D4DD0">
        <w:rPr>
          <w:color w:val="000000"/>
          <w:sz w:val="24"/>
          <w:szCs w:val="24"/>
        </w:rPr>
        <w:t xml:space="preserve">. Активное участие в достижении результатов принимают органы местного самоуправления, институты гражданского общества, граждане Российской Федерации. </w:t>
      </w:r>
    </w:p>
    <w:p w:rsidR="00E447F0" w:rsidRDefault="00E447F0" w:rsidP="001325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</w:p>
    <w:p w:rsidR="00E447F0" w:rsidRDefault="00E447F0" w:rsidP="001325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 w:rsidRPr="003D4DD0">
        <w:rPr>
          <w:b/>
          <w:bCs/>
          <w:color w:val="000000"/>
          <w:sz w:val="24"/>
          <w:szCs w:val="24"/>
        </w:rPr>
        <w:t xml:space="preserve"> 2. Цели и задачи </w:t>
      </w:r>
      <w:r>
        <w:rPr>
          <w:b/>
          <w:bCs/>
          <w:color w:val="000000"/>
          <w:sz w:val="24"/>
          <w:szCs w:val="24"/>
        </w:rPr>
        <w:t>М</w:t>
      </w:r>
      <w:r w:rsidRPr="003D4DD0">
        <w:rPr>
          <w:b/>
          <w:bCs/>
          <w:color w:val="000000"/>
          <w:sz w:val="24"/>
          <w:szCs w:val="24"/>
        </w:rPr>
        <w:t>униципальной программы</w:t>
      </w:r>
    </w:p>
    <w:p w:rsidR="00E447F0" w:rsidRPr="003D4DD0" w:rsidRDefault="00E447F0" w:rsidP="001325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</w:p>
    <w:p w:rsidR="00E447F0" w:rsidRDefault="00E447F0" w:rsidP="001325DD">
      <w:pPr>
        <w:autoSpaceDE w:val="0"/>
        <w:autoSpaceDN w:val="0"/>
        <w:adjustRightInd w:val="0"/>
        <w:ind w:right="-1" w:firstLine="426"/>
        <w:jc w:val="both"/>
        <w:rPr>
          <w:sz w:val="24"/>
          <w:szCs w:val="24"/>
        </w:rPr>
      </w:pPr>
      <w:r w:rsidRPr="0059780B">
        <w:rPr>
          <w:color w:val="000000"/>
          <w:sz w:val="24"/>
          <w:szCs w:val="24"/>
        </w:rPr>
        <w:t>Цель</w:t>
      </w:r>
      <w:r>
        <w:rPr>
          <w:color w:val="000000"/>
          <w:sz w:val="24"/>
          <w:szCs w:val="24"/>
        </w:rPr>
        <w:t xml:space="preserve"> </w:t>
      </w:r>
      <w:r w:rsidRPr="0059780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М</w:t>
      </w:r>
      <w:r w:rsidRPr="0059780B">
        <w:rPr>
          <w:color w:val="000000"/>
          <w:sz w:val="24"/>
          <w:szCs w:val="24"/>
        </w:rPr>
        <w:t>униципальной программы</w:t>
      </w:r>
      <w:r>
        <w:rPr>
          <w:color w:val="000000"/>
          <w:sz w:val="24"/>
          <w:szCs w:val="24"/>
        </w:rPr>
        <w:t xml:space="preserve"> </w:t>
      </w:r>
      <w:r w:rsidRPr="0059780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-</w:t>
      </w:r>
      <w:r w:rsidRPr="0059780B"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Pr="003D4DD0">
        <w:rPr>
          <w:sz w:val="24"/>
          <w:szCs w:val="24"/>
        </w:rPr>
        <w:t xml:space="preserve">беспечение </w:t>
      </w:r>
      <w:r>
        <w:rPr>
          <w:sz w:val="24"/>
          <w:szCs w:val="24"/>
        </w:rPr>
        <w:t>деятельности администрации</w:t>
      </w:r>
      <w:r w:rsidRPr="003D4DD0">
        <w:rPr>
          <w:sz w:val="24"/>
          <w:szCs w:val="24"/>
        </w:rPr>
        <w:t xml:space="preserve">, укрепление материально-технической базы, </w:t>
      </w:r>
      <w:r w:rsidRPr="003D4DD0">
        <w:rPr>
          <w:color w:val="000000"/>
          <w:sz w:val="24"/>
          <w:szCs w:val="24"/>
        </w:rPr>
        <w:t>развити</w:t>
      </w:r>
      <w:r>
        <w:rPr>
          <w:color w:val="000000"/>
          <w:sz w:val="24"/>
          <w:szCs w:val="24"/>
        </w:rPr>
        <w:t>е</w:t>
      </w:r>
      <w:r w:rsidRPr="003D4DD0">
        <w:rPr>
          <w:color w:val="000000"/>
          <w:sz w:val="24"/>
          <w:szCs w:val="24"/>
        </w:rPr>
        <w:t xml:space="preserve"> местного самоуправления и муниципальной службы</w:t>
      </w:r>
      <w:r>
        <w:rPr>
          <w:color w:val="000000"/>
          <w:sz w:val="24"/>
          <w:szCs w:val="24"/>
        </w:rPr>
        <w:t>,</w:t>
      </w:r>
      <w:r w:rsidRPr="003D4DD0">
        <w:rPr>
          <w:color w:val="000000"/>
          <w:sz w:val="24"/>
          <w:szCs w:val="24"/>
        </w:rPr>
        <w:t xml:space="preserve"> </w:t>
      </w:r>
      <w:r w:rsidRPr="003D4DD0">
        <w:rPr>
          <w:sz w:val="24"/>
          <w:szCs w:val="24"/>
        </w:rPr>
        <w:t>переход на энергосберегающий путь развития на основе обеспечения рационального использования энергетических ресурсов при их потреблении, организация благоустройства территории, улучшение качества уличного освещения</w:t>
      </w:r>
      <w:r>
        <w:rPr>
          <w:sz w:val="24"/>
          <w:szCs w:val="24"/>
        </w:rPr>
        <w:t>,</w:t>
      </w:r>
      <w:r w:rsidRPr="003D4DD0">
        <w:rPr>
          <w:sz w:val="24"/>
          <w:szCs w:val="24"/>
        </w:rPr>
        <w:t xml:space="preserve">  строительство и модернизация (реконструкция) системы коммунальной инфраструктуры,</w:t>
      </w:r>
      <w:r>
        <w:rPr>
          <w:sz w:val="24"/>
          <w:szCs w:val="24"/>
        </w:rPr>
        <w:t xml:space="preserve"> </w:t>
      </w:r>
      <w:r w:rsidRPr="003D4DD0">
        <w:rPr>
          <w:sz w:val="24"/>
          <w:szCs w:val="24"/>
        </w:rPr>
        <w:t xml:space="preserve">улучшение состояния окружающей среды, создание благоприятных условий для проживания населения,  повышение качества предоставляемых коммунальных услуг,  повышение эффективности и качества управления муниципальной собственностью, увеличение доходов бюджета </w:t>
      </w:r>
      <w:r>
        <w:rPr>
          <w:sz w:val="24"/>
          <w:szCs w:val="24"/>
        </w:rPr>
        <w:t>Еремеевского  сельсовета</w:t>
      </w:r>
      <w:r w:rsidRPr="003D4DD0">
        <w:rPr>
          <w:sz w:val="24"/>
          <w:szCs w:val="24"/>
        </w:rPr>
        <w:t xml:space="preserve">  на основе эффективного управления муниципальной собственностью,  развитие механизма передачи прав на муниципальное имущество и земельные участки,</w:t>
      </w:r>
      <w:r>
        <w:rPr>
          <w:sz w:val="24"/>
          <w:szCs w:val="24"/>
        </w:rPr>
        <w:t xml:space="preserve"> </w:t>
      </w:r>
      <w:r w:rsidRPr="003D4DD0">
        <w:rPr>
          <w:sz w:val="24"/>
          <w:szCs w:val="24"/>
        </w:rPr>
        <w:t xml:space="preserve">в том числе получения доходов в  </w:t>
      </w:r>
      <w:r>
        <w:rPr>
          <w:sz w:val="24"/>
          <w:szCs w:val="24"/>
        </w:rPr>
        <w:t>б</w:t>
      </w:r>
      <w:r w:rsidRPr="003D4DD0">
        <w:rPr>
          <w:sz w:val="24"/>
          <w:szCs w:val="24"/>
        </w:rPr>
        <w:t>юджет</w:t>
      </w:r>
      <w:r>
        <w:rPr>
          <w:sz w:val="24"/>
          <w:szCs w:val="24"/>
        </w:rPr>
        <w:t xml:space="preserve"> Еремеевского  сельсовета</w:t>
      </w:r>
      <w:r w:rsidRPr="003D4DD0">
        <w:rPr>
          <w:sz w:val="24"/>
          <w:szCs w:val="24"/>
        </w:rPr>
        <w:t>, развитие сети автомобильных дорог общего пользования местного значения</w:t>
      </w:r>
      <w:r>
        <w:rPr>
          <w:sz w:val="24"/>
          <w:szCs w:val="24"/>
        </w:rPr>
        <w:t>, о</w:t>
      </w:r>
      <w:r w:rsidRPr="003B2CE7">
        <w:rPr>
          <w:sz w:val="24"/>
          <w:szCs w:val="24"/>
        </w:rPr>
        <w:t xml:space="preserve">беспечение общественного порядка и противодействие </w:t>
      </w:r>
      <w:r>
        <w:rPr>
          <w:sz w:val="24"/>
          <w:szCs w:val="24"/>
        </w:rPr>
        <w:t>преступности</w:t>
      </w:r>
      <w:r w:rsidRPr="003B2CE7">
        <w:rPr>
          <w:sz w:val="24"/>
          <w:szCs w:val="24"/>
        </w:rPr>
        <w:t xml:space="preserve">, </w:t>
      </w:r>
      <w:r>
        <w:rPr>
          <w:sz w:val="24"/>
          <w:szCs w:val="24"/>
        </w:rPr>
        <w:t>з</w:t>
      </w:r>
      <w:r w:rsidRPr="003B2CE7">
        <w:rPr>
          <w:sz w:val="24"/>
          <w:szCs w:val="24"/>
        </w:rPr>
        <w:t>ащита населения и территорий от чрезвычайных ситуаций, обеспечение пожарной безопасности</w:t>
      </w:r>
      <w:r>
        <w:rPr>
          <w:sz w:val="24"/>
          <w:szCs w:val="24"/>
        </w:rPr>
        <w:t>, обеспечение деятельности  работников культуры</w:t>
      </w:r>
      <w:r w:rsidRPr="00DA417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DA417E">
        <w:rPr>
          <w:sz w:val="24"/>
          <w:szCs w:val="24"/>
        </w:rPr>
        <w:t>сохранение исторического, культурного и художественного наследия</w:t>
      </w:r>
      <w:r>
        <w:rPr>
          <w:sz w:val="24"/>
          <w:szCs w:val="24"/>
        </w:rPr>
        <w:t>.</w:t>
      </w:r>
    </w:p>
    <w:p w:rsidR="00E447F0" w:rsidRPr="003D4DD0" w:rsidRDefault="00E447F0" w:rsidP="001325DD">
      <w:pPr>
        <w:autoSpaceDE w:val="0"/>
        <w:autoSpaceDN w:val="0"/>
        <w:adjustRightInd w:val="0"/>
        <w:ind w:right="-1" w:firstLine="426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     В соответствии с установленными целями предполагается эффективное решение следующих задач: </w:t>
      </w:r>
    </w:p>
    <w:p w:rsidR="00E447F0" w:rsidRDefault="00E447F0" w:rsidP="001325DD">
      <w:pPr>
        <w:widowControl/>
        <w:tabs>
          <w:tab w:val="left" w:pos="449"/>
        </w:tabs>
        <w:autoSpaceDE w:val="0"/>
        <w:autoSpaceDN w:val="0"/>
        <w:rPr>
          <w:sz w:val="24"/>
          <w:szCs w:val="24"/>
        </w:rPr>
      </w:pPr>
      <w:r>
        <w:rPr>
          <w:sz w:val="24"/>
          <w:szCs w:val="24"/>
        </w:rPr>
        <w:t>-</w:t>
      </w:r>
      <w:r w:rsidRPr="003D4DD0">
        <w:rPr>
          <w:sz w:val="24"/>
          <w:szCs w:val="24"/>
        </w:rPr>
        <w:t>проведение мероприятий по оплате труда</w:t>
      </w:r>
      <w:r>
        <w:rPr>
          <w:sz w:val="24"/>
          <w:szCs w:val="24"/>
        </w:rPr>
        <w:t xml:space="preserve"> работников администрации;</w:t>
      </w:r>
    </w:p>
    <w:p w:rsidR="00E447F0" w:rsidRDefault="00E447F0" w:rsidP="001325DD">
      <w:pPr>
        <w:widowControl/>
        <w:tabs>
          <w:tab w:val="left" w:pos="449"/>
        </w:tabs>
        <w:autoSpaceDE w:val="0"/>
        <w:autoSpaceDN w:val="0"/>
        <w:rPr>
          <w:sz w:val="24"/>
          <w:szCs w:val="24"/>
        </w:rPr>
      </w:pPr>
      <w:r>
        <w:rPr>
          <w:sz w:val="24"/>
          <w:szCs w:val="24"/>
        </w:rPr>
        <w:t>-п</w:t>
      </w:r>
      <w:r w:rsidRPr="003D4DD0">
        <w:rPr>
          <w:sz w:val="24"/>
          <w:szCs w:val="24"/>
        </w:rPr>
        <w:t>роведение мероприятий по организации поставки основных средств и материалов для осуществления деятельности администрации</w:t>
      </w:r>
      <w:r>
        <w:rPr>
          <w:sz w:val="24"/>
          <w:szCs w:val="24"/>
        </w:rPr>
        <w:t>;</w:t>
      </w:r>
    </w:p>
    <w:p w:rsidR="00E447F0" w:rsidRDefault="00E447F0" w:rsidP="001325DD">
      <w:pPr>
        <w:widowControl/>
        <w:tabs>
          <w:tab w:val="left" w:pos="449"/>
        </w:tabs>
        <w:autoSpaceDE w:val="0"/>
        <w:autoSpaceDN w:val="0"/>
        <w:rPr>
          <w:sz w:val="24"/>
          <w:szCs w:val="24"/>
        </w:rPr>
      </w:pPr>
      <w:r>
        <w:rPr>
          <w:sz w:val="24"/>
          <w:szCs w:val="24"/>
        </w:rPr>
        <w:t>-</w:t>
      </w:r>
      <w:r w:rsidRPr="003D4DD0">
        <w:rPr>
          <w:sz w:val="24"/>
          <w:szCs w:val="24"/>
        </w:rPr>
        <w:t>осуществление первичного воинского учета</w:t>
      </w:r>
      <w:r>
        <w:rPr>
          <w:sz w:val="24"/>
          <w:szCs w:val="24"/>
        </w:rPr>
        <w:t>;</w:t>
      </w:r>
    </w:p>
    <w:p w:rsidR="00E447F0" w:rsidRDefault="00E447F0" w:rsidP="001325DD">
      <w:pPr>
        <w:widowControl/>
        <w:tabs>
          <w:tab w:val="left" w:pos="449"/>
        </w:tabs>
        <w:autoSpaceDE w:val="0"/>
        <w:autoSpaceDN w:val="0"/>
        <w:rPr>
          <w:sz w:val="24"/>
          <w:szCs w:val="24"/>
        </w:rPr>
      </w:pPr>
      <w:r>
        <w:rPr>
          <w:sz w:val="24"/>
          <w:szCs w:val="24"/>
        </w:rPr>
        <w:t>-осуществление государственных полномочий;</w:t>
      </w:r>
    </w:p>
    <w:p w:rsidR="00E447F0" w:rsidRDefault="00E447F0" w:rsidP="001325DD">
      <w:pPr>
        <w:widowControl/>
        <w:tabs>
          <w:tab w:val="left" w:pos="449"/>
        </w:tabs>
        <w:autoSpaceDE w:val="0"/>
        <w:autoSpaceDN w:val="0"/>
        <w:rPr>
          <w:sz w:val="24"/>
          <w:szCs w:val="24"/>
        </w:rPr>
      </w:pPr>
      <w:r>
        <w:rPr>
          <w:sz w:val="24"/>
          <w:szCs w:val="24"/>
        </w:rPr>
        <w:t>-</w:t>
      </w:r>
      <w:r w:rsidRPr="003D4DD0">
        <w:rPr>
          <w:sz w:val="24"/>
          <w:szCs w:val="24"/>
        </w:rPr>
        <w:t xml:space="preserve"> организация оплаты коммунальных услуг</w:t>
      </w:r>
      <w:r>
        <w:rPr>
          <w:sz w:val="24"/>
          <w:szCs w:val="24"/>
        </w:rPr>
        <w:t>;</w:t>
      </w:r>
    </w:p>
    <w:p w:rsidR="00E447F0" w:rsidRPr="002B27FB" w:rsidRDefault="00E447F0" w:rsidP="001325DD">
      <w:pPr>
        <w:pStyle w:val="BodyText"/>
        <w:spacing w:after="0"/>
      </w:pPr>
      <w:r>
        <w:t>-</w:t>
      </w:r>
      <w:r w:rsidRPr="003D4DD0">
        <w:t xml:space="preserve"> обеспечение проведения выборов и референдумов</w:t>
      </w:r>
      <w:r>
        <w:t>;</w:t>
      </w:r>
    </w:p>
    <w:p w:rsidR="00E447F0" w:rsidRPr="00AC64D7" w:rsidRDefault="00E447F0" w:rsidP="001325DD">
      <w:pPr>
        <w:pStyle w:val="BodyText"/>
        <w:spacing w:after="0"/>
        <w:jc w:val="both"/>
      </w:pPr>
      <w:r>
        <w:t>-повышение квалификации кадров муниципальных служащих;</w:t>
      </w:r>
    </w:p>
    <w:p w:rsidR="00E447F0" w:rsidRPr="00B93BC9" w:rsidRDefault="00E447F0" w:rsidP="001325DD">
      <w:pPr>
        <w:pStyle w:val="BodyText"/>
        <w:spacing w:after="0"/>
        <w:jc w:val="both"/>
      </w:pPr>
      <w:r w:rsidRPr="00B93BC9">
        <w:t>-создание условий для профессионального развития и подготовки кадров в администрации;</w:t>
      </w:r>
    </w:p>
    <w:p w:rsidR="00E447F0" w:rsidRPr="00B93BC9" w:rsidRDefault="00E447F0" w:rsidP="001325DD">
      <w:pPr>
        <w:pStyle w:val="BodyText"/>
        <w:spacing w:after="0"/>
      </w:pPr>
      <w:r w:rsidRPr="00B93BC9">
        <w:t>- проведения аттестации;</w:t>
      </w:r>
    </w:p>
    <w:p w:rsidR="00E447F0" w:rsidRPr="00B93BC9" w:rsidRDefault="00E447F0" w:rsidP="001325DD">
      <w:pPr>
        <w:pStyle w:val="BodyText"/>
        <w:spacing w:after="0"/>
      </w:pPr>
      <w:r w:rsidRPr="00B93BC9">
        <w:t>- формирование этики поведения и культуры муниципальных служащих;</w:t>
      </w:r>
    </w:p>
    <w:p w:rsidR="00E447F0" w:rsidRDefault="00E447F0" w:rsidP="001325DD">
      <w:pPr>
        <w:pStyle w:val="BodyText"/>
        <w:spacing w:after="0"/>
        <w:jc w:val="both"/>
      </w:pPr>
      <w:r w:rsidRPr="00B93BC9">
        <w:t xml:space="preserve">-организация и совершенствование работы по предупреждению коррупции и борьбе с коррупцией на муниципальной службе в </w:t>
      </w:r>
      <w:r>
        <w:t>Еремеевском</w:t>
      </w:r>
      <w:r w:rsidRPr="00B93BC9">
        <w:t xml:space="preserve"> сельсовете; </w:t>
      </w:r>
    </w:p>
    <w:p w:rsidR="00E447F0" w:rsidRPr="00B93BC9" w:rsidRDefault="00E447F0" w:rsidP="001325DD">
      <w:pPr>
        <w:pStyle w:val="BodyText"/>
        <w:spacing w:after="0"/>
        <w:jc w:val="both"/>
      </w:pPr>
    </w:p>
    <w:p w:rsidR="00E447F0" w:rsidRDefault="00E447F0" w:rsidP="001325DD">
      <w:pPr>
        <w:pStyle w:val="BodyText"/>
        <w:spacing w:after="0"/>
        <w:jc w:val="both"/>
      </w:pPr>
      <w:r w:rsidRPr="00B93BC9">
        <w:t>-осуществление расчетов за потребленные</w:t>
      </w:r>
      <w:r>
        <w:t xml:space="preserve"> </w:t>
      </w:r>
      <w:r w:rsidRPr="00B93BC9">
        <w:t>энергетические ресурсы с использованием приборов учета, автоматизация в сфере контроля и учета расхода энергетических ресурсов;</w:t>
      </w:r>
    </w:p>
    <w:p w:rsidR="00E447F0" w:rsidRPr="00B93BC9" w:rsidRDefault="00E447F0" w:rsidP="001325DD">
      <w:pPr>
        <w:pStyle w:val="BodyText"/>
        <w:spacing w:after="0"/>
        <w:jc w:val="both"/>
      </w:pPr>
      <w:r>
        <w:t>-</w:t>
      </w:r>
      <w:r w:rsidRPr="00B93BC9">
        <w:t>проведение обязательных энергетических обследований и паспортизации потребителей энергетических ресурсов</w:t>
      </w:r>
      <w:r>
        <w:t>;</w:t>
      </w:r>
    </w:p>
    <w:p w:rsidR="00E447F0" w:rsidRDefault="00E447F0" w:rsidP="001325DD">
      <w:pPr>
        <w:pStyle w:val="BodyText"/>
        <w:spacing w:after="0"/>
      </w:pPr>
      <w:r w:rsidRPr="00B93BC9">
        <w:t>- внедрение энергосберегающих технологий и энергоэффективного оборудования в организациях с муниципальным участием, жилищно-коммунальном хозяйстве, в наружном освещении;</w:t>
      </w:r>
    </w:p>
    <w:p w:rsidR="00E447F0" w:rsidRPr="00B93BC9" w:rsidRDefault="00E447F0" w:rsidP="001325DD">
      <w:pPr>
        <w:pStyle w:val="BodyText"/>
        <w:spacing w:after="0"/>
      </w:pPr>
    </w:p>
    <w:p w:rsidR="00E447F0" w:rsidRPr="003D4DD0" w:rsidRDefault="00E447F0" w:rsidP="001325D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D4DD0">
        <w:rPr>
          <w:rFonts w:ascii="Times New Roman" w:hAnsi="Times New Roman" w:cs="Times New Roman"/>
          <w:sz w:val="24"/>
          <w:szCs w:val="24"/>
        </w:rPr>
        <w:t>совершенствование систем наружного освещения населенных пунктов;</w:t>
      </w:r>
    </w:p>
    <w:p w:rsidR="00E447F0" w:rsidRPr="003D4DD0" w:rsidRDefault="00E447F0" w:rsidP="001325D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D4DD0">
        <w:rPr>
          <w:rFonts w:ascii="Times New Roman" w:hAnsi="Times New Roman" w:cs="Times New Roman"/>
          <w:sz w:val="24"/>
          <w:szCs w:val="24"/>
        </w:rPr>
        <w:t>обустройство территорий санкционированных мест размещения твердых бытовых отходов;</w:t>
      </w:r>
    </w:p>
    <w:p w:rsidR="00E447F0" w:rsidRDefault="00E447F0" w:rsidP="001325D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D4DD0">
        <w:rPr>
          <w:rFonts w:ascii="Times New Roman" w:hAnsi="Times New Roman" w:cs="Times New Roman"/>
          <w:sz w:val="24"/>
          <w:szCs w:val="24"/>
        </w:rPr>
        <w:t xml:space="preserve">выполнение других мероприятий, связанных с благоустройством территории </w:t>
      </w:r>
      <w:r>
        <w:rPr>
          <w:rFonts w:ascii="Times New Roman" w:hAnsi="Times New Roman" w:cs="Times New Roman"/>
          <w:sz w:val="24"/>
          <w:szCs w:val="24"/>
        </w:rPr>
        <w:t xml:space="preserve">Еремеевского </w:t>
      </w:r>
      <w:r w:rsidRPr="003D4DD0">
        <w:rPr>
          <w:rFonts w:ascii="Times New Roman" w:hAnsi="Times New Roman" w:cs="Times New Roman"/>
          <w:sz w:val="24"/>
          <w:szCs w:val="24"/>
        </w:rPr>
        <w:t xml:space="preserve"> сельсовета;</w:t>
      </w:r>
    </w:p>
    <w:p w:rsidR="00E447F0" w:rsidRDefault="00E447F0" w:rsidP="001325DD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E447F0" w:rsidRDefault="00E447F0" w:rsidP="001325DD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4DD0">
        <w:rPr>
          <w:sz w:val="24"/>
          <w:szCs w:val="24"/>
        </w:rPr>
        <w:t>снижение износа водопроводных сетей</w:t>
      </w:r>
      <w:r>
        <w:rPr>
          <w:sz w:val="24"/>
          <w:szCs w:val="24"/>
        </w:rPr>
        <w:t>;</w:t>
      </w:r>
      <w:r w:rsidRPr="003D4DD0">
        <w:rPr>
          <w:sz w:val="24"/>
          <w:szCs w:val="24"/>
        </w:rPr>
        <w:t xml:space="preserve"> </w:t>
      </w:r>
    </w:p>
    <w:p w:rsidR="00E447F0" w:rsidRPr="003D4DD0" w:rsidRDefault="00E447F0" w:rsidP="001325DD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E447F0" w:rsidRPr="003D4DD0" w:rsidRDefault="00E447F0" w:rsidP="001325DD">
      <w:pPr>
        <w:jc w:val="both"/>
        <w:rPr>
          <w:sz w:val="24"/>
          <w:szCs w:val="24"/>
        </w:rPr>
      </w:pPr>
      <w:r w:rsidRPr="003D4DD0">
        <w:rPr>
          <w:sz w:val="24"/>
          <w:szCs w:val="24"/>
        </w:rPr>
        <w:t>- создание условий для вовлечения в хозяйственный оборот объектов муниципального имущества;</w:t>
      </w:r>
    </w:p>
    <w:p w:rsidR="00E447F0" w:rsidRDefault="00E447F0" w:rsidP="001325DD">
      <w:pPr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- </w:t>
      </w:r>
      <w:r>
        <w:rPr>
          <w:sz w:val="24"/>
          <w:szCs w:val="24"/>
        </w:rPr>
        <w:t>создание условий для увеличения налогооблагаемой базы</w:t>
      </w:r>
      <w:r w:rsidRPr="003D4DD0">
        <w:rPr>
          <w:sz w:val="24"/>
          <w:szCs w:val="24"/>
        </w:rPr>
        <w:t>;</w:t>
      </w:r>
    </w:p>
    <w:p w:rsidR="00E447F0" w:rsidRDefault="00E447F0" w:rsidP="001325DD">
      <w:pPr>
        <w:jc w:val="both"/>
        <w:rPr>
          <w:sz w:val="24"/>
          <w:szCs w:val="24"/>
        </w:rPr>
      </w:pPr>
      <w:r>
        <w:rPr>
          <w:sz w:val="24"/>
          <w:szCs w:val="24"/>
        </w:rPr>
        <w:t>-выявление не зарегистрированных объектов;</w:t>
      </w:r>
    </w:p>
    <w:p w:rsidR="00E447F0" w:rsidRPr="003D4DD0" w:rsidRDefault="00E447F0" w:rsidP="001325DD">
      <w:pPr>
        <w:jc w:val="both"/>
        <w:rPr>
          <w:sz w:val="24"/>
          <w:szCs w:val="24"/>
        </w:rPr>
      </w:pPr>
      <w:r>
        <w:rPr>
          <w:sz w:val="24"/>
          <w:szCs w:val="24"/>
        </w:rPr>
        <w:t>-проведение жилищного и муниципального контроля;</w:t>
      </w:r>
    </w:p>
    <w:p w:rsidR="00E447F0" w:rsidRDefault="00E447F0" w:rsidP="001325DD">
      <w:pPr>
        <w:rPr>
          <w:sz w:val="24"/>
          <w:szCs w:val="24"/>
        </w:rPr>
      </w:pPr>
      <w:r w:rsidRPr="003D4DD0">
        <w:rPr>
          <w:sz w:val="24"/>
          <w:szCs w:val="24"/>
        </w:rPr>
        <w:t xml:space="preserve">- </w:t>
      </w:r>
      <w:r>
        <w:rPr>
          <w:sz w:val="24"/>
          <w:szCs w:val="24"/>
        </w:rPr>
        <w:t>проведение мониторинга расходов на содержание муниципального имущества;</w:t>
      </w:r>
    </w:p>
    <w:p w:rsidR="00E447F0" w:rsidRDefault="00E447F0" w:rsidP="001325DD">
      <w:pPr>
        <w:rPr>
          <w:sz w:val="24"/>
          <w:szCs w:val="24"/>
        </w:rPr>
      </w:pPr>
    </w:p>
    <w:p w:rsidR="00E447F0" w:rsidRDefault="00E447F0" w:rsidP="001325D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3D4DD0">
        <w:rPr>
          <w:sz w:val="24"/>
          <w:szCs w:val="24"/>
        </w:rPr>
        <w:t xml:space="preserve"> содержание  автомобильных дорог местного значения на территории </w:t>
      </w:r>
      <w:r>
        <w:rPr>
          <w:sz w:val="24"/>
          <w:szCs w:val="24"/>
        </w:rPr>
        <w:t xml:space="preserve">Еремеевского </w:t>
      </w:r>
      <w:r w:rsidRPr="003D4DD0">
        <w:rPr>
          <w:sz w:val="24"/>
          <w:szCs w:val="24"/>
        </w:rPr>
        <w:t xml:space="preserve"> сельсовета</w:t>
      </w:r>
      <w:r>
        <w:rPr>
          <w:sz w:val="24"/>
          <w:szCs w:val="24"/>
        </w:rPr>
        <w:t>;</w:t>
      </w:r>
    </w:p>
    <w:p w:rsidR="00E447F0" w:rsidRDefault="00E447F0" w:rsidP="001325DD">
      <w:pPr>
        <w:jc w:val="both"/>
        <w:rPr>
          <w:sz w:val="24"/>
          <w:szCs w:val="24"/>
        </w:rPr>
      </w:pPr>
    </w:p>
    <w:p w:rsidR="00E447F0" w:rsidRDefault="00E447F0" w:rsidP="001325DD">
      <w:pPr>
        <w:widowControl/>
        <w:rPr>
          <w:sz w:val="24"/>
          <w:szCs w:val="24"/>
        </w:rPr>
      </w:pPr>
      <w:r>
        <w:rPr>
          <w:sz w:val="24"/>
          <w:szCs w:val="24"/>
        </w:rPr>
        <w:t>- создание системы противодействия преступности, наркомании, коррупции и терроризму;</w:t>
      </w:r>
    </w:p>
    <w:p w:rsidR="00E447F0" w:rsidRDefault="00E447F0" w:rsidP="001325DD">
      <w:pPr>
        <w:widowControl/>
        <w:rPr>
          <w:sz w:val="24"/>
          <w:szCs w:val="24"/>
        </w:rPr>
      </w:pPr>
      <w:r>
        <w:rPr>
          <w:sz w:val="24"/>
          <w:szCs w:val="24"/>
        </w:rPr>
        <w:t>- вовлечение в работу по предупреждению правонарушений правоохранительных органов, организаций всех форм собственности, а также общественных формирований;</w:t>
      </w:r>
    </w:p>
    <w:p w:rsidR="00E447F0" w:rsidRDefault="00E447F0" w:rsidP="001325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- содействие в социальной реабилитации лиц, отбывающих наказание в виде лишения свободы;</w:t>
      </w:r>
    </w:p>
    <w:p w:rsidR="00E447F0" w:rsidRPr="003D4DD0" w:rsidRDefault="00E447F0" w:rsidP="001325DD">
      <w:pPr>
        <w:widowControl/>
        <w:jc w:val="both"/>
        <w:rPr>
          <w:sz w:val="24"/>
          <w:szCs w:val="24"/>
        </w:rPr>
      </w:pPr>
    </w:p>
    <w:p w:rsidR="00E447F0" w:rsidRDefault="00E447F0" w:rsidP="001325DD">
      <w:pPr>
        <w:rPr>
          <w:sz w:val="24"/>
          <w:szCs w:val="24"/>
        </w:rPr>
      </w:pPr>
      <w:r>
        <w:rPr>
          <w:sz w:val="24"/>
          <w:szCs w:val="24"/>
        </w:rPr>
        <w:t xml:space="preserve"> - р</w:t>
      </w:r>
      <w:r w:rsidRPr="00F327FB">
        <w:rPr>
          <w:sz w:val="24"/>
          <w:szCs w:val="24"/>
        </w:rPr>
        <w:t>азработка и реализация мероприятий, направленных на соблюдение правил п</w:t>
      </w:r>
      <w:r>
        <w:rPr>
          <w:sz w:val="24"/>
          <w:szCs w:val="24"/>
        </w:rPr>
        <w:t>ожарной безопасности населением;</w:t>
      </w:r>
    </w:p>
    <w:p w:rsidR="00E447F0" w:rsidRDefault="00E447F0" w:rsidP="001325DD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327FB">
        <w:rPr>
          <w:sz w:val="24"/>
          <w:szCs w:val="24"/>
        </w:rPr>
        <w:t>организация работы по предупреждению и пресечению нарушений требований пожарной безопасн</w:t>
      </w:r>
      <w:r>
        <w:rPr>
          <w:sz w:val="24"/>
          <w:szCs w:val="24"/>
        </w:rPr>
        <w:t>ости и правил поведения на воде;</w:t>
      </w:r>
    </w:p>
    <w:p w:rsidR="00E447F0" w:rsidRDefault="00E447F0" w:rsidP="001325D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327FB">
        <w:rPr>
          <w:sz w:val="24"/>
          <w:szCs w:val="24"/>
        </w:rPr>
        <w:t>информирование населения о правилах поведения и дей</w:t>
      </w:r>
      <w:r>
        <w:rPr>
          <w:sz w:val="24"/>
          <w:szCs w:val="24"/>
        </w:rPr>
        <w:t xml:space="preserve">ствиях в чрезвычайных ситуациях, </w:t>
      </w:r>
      <w:r w:rsidRPr="00F327FB">
        <w:rPr>
          <w:sz w:val="24"/>
          <w:szCs w:val="24"/>
        </w:rPr>
        <w:t>создание материальных резервов для л</w:t>
      </w:r>
      <w:r>
        <w:rPr>
          <w:sz w:val="24"/>
          <w:szCs w:val="24"/>
        </w:rPr>
        <w:t>иквидации чрезвычайных ситуаций;</w:t>
      </w:r>
    </w:p>
    <w:p w:rsidR="00E447F0" w:rsidRDefault="00E447F0" w:rsidP="001325DD">
      <w:pPr>
        <w:jc w:val="both"/>
        <w:rPr>
          <w:sz w:val="24"/>
          <w:szCs w:val="24"/>
        </w:rPr>
      </w:pPr>
    </w:p>
    <w:p w:rsidR="00E447F0" w:rsidRDefault="00E447F0" w:rsidP="001325DD">
      <w:pPr>
        <w:rPr>
          <w:sz w:val="24"/>
          <w:szCs w:val="24"/>
        </w:rPr>
      </w:pPr>
      <w:r>
        <w:rPr>
          <w:sz w:val="24"/>
          <w:szCs w:val="24"/>
        </w:rPr>
        <w:t>- р</w:t>
      </w:r>
      <w:r w:rsidRPr="001F22E6">
        <w:rPr>
          <w:sz w:val="24"/>
          <w:szCs w:val="24"/>
        </w:rPr>
        <w:t>азвитие к</w:t>
      </w:r>
      <w:r>
        <w:rPr>
          <w:sz w:val="24"/>
          <w:szCs w:val="24"/>
        </w:rPr>
        <w:t>ультурно - досуговой  деятельности;</w:t>
      </w:r>
    </w:p>
    <w:p w:rsidR="00E447F0" w:rsidRDefault="00E447F0" w:rsidP="001325DD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1F22E6">
        <w:rPr>
          <w:sz w:val="24"/>
          <w:szCs w:val="24"/>
        </w:rPr>
        <w:t xml:space="preserve"> укреплени</w:t>
      </w:r>
      <w:r>
        <w:rPr>
          <w:sz w:val="24"/>
          <w:szCs w:val="24"/>
        </w:rPr>
        <w:t>е материально-технической базы;</w:t>
      </w:r>
    </w:p>
    <w:p w:rsidR="00E447F0" w:rsidRDefault="00E447F0" w:rsidP="001325DD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1F22E6">
        <w:rPr>
          <w:sz w:val="24"/>
          <w:szCs w:val="24"/>
        </w:rPr>
        <w:t>сохранение и развитие национальных культур, худож</w:t>
      </w:r>
      <w:r>
        <w:rPr>
          <w:sz w:val="24"/>
          <w:szCs w:val="24"/>
        </w:rPr>
        <w:t>ественного народного творчества;</w:t>
      </w:r>
    </w:p>
    <w:p w:rsidR="00E447F0" w:rsidRDefault="00E447F0" w:rsidP="001325DD">
      <w:pPr>
        <w:autoSpaceDE w:val="0"/>
        <w:autoSpaceDN w:val="0"/>
        <w:adjustRightInd w:val="0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>-</w:t>
      </w:r>
      <w:r w:rsidRPr="001F22E6">
        <w:rPr>
          <w:spacing w:val="-2"/>
          <w:sz w:val="24"/>
          <w:szCs w:val="24"/>
        </w:rPr>
        <w:t>реализация мероприятий по сохранению памятников истории, культуры</w:t>
      </w:r>
      <w:r>
        <w:rPr>
          <w:spacing w:val="-2"/>
          <w:sz w:val="24"/>
          <w:szCs w:val="24"/>
        </w:rPr>
        <w:t>.</w:t>
      </w:r>
    </w:p>
    <w:p w:rsidR="00E447F0" w:rsidRDefault="00E447F0" w:rsidP="001325DD">
      <w:pPr>
        <w:autoSpaceDE w:val="0"/>
        <w:autoSpaceDN w:val="0"/>
        <w:adjustRightInd w:val="0"/>
        <w:jc w:val="both"/>
        <w:rPr>
          <w:spacing w:val="-2"/>
          <w:sz w:val="24"/>
          <w:szCs w:val="24"/>
        </w:rPr>
      </w:pPr>
    </w:p>
    <w:p w:rsidR="00E447F0" w:rsidRPr="003D4DD0" w:rsidRDefault="00E447F0" w:rsidP="001325D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3D4DD0">
        <w:rPr>
          <w:sz w:val="24"/>
          <w:szCs w:val="24"/>
        </w:rPr>
        <w:t xml:space="preserve"> В соответствии с заявленными целями и задачами в </w:t>
      </w:r>
      <w:r>
        <w:rPr>
          <w:sz w:val="24"/>
          <w:szCs w:val="24"/>
        </w:rPr>
        <w:t>М</w:t>
      </w:r>
      <w:r w:rsidRPr="003D4DD0">
        <w:rPr>
          <w:sz w:val="24"/>
          <w:szCs w:val="24"/>
        </w:rPr>
        <w:t xml:space="preserve">униципальную  программу включены </w:t>
      </w:r>
      <w:r w:rsidRPr="0040255E">
        <w:rPr>
          <w:sz w:val="24"/>
          <w:szCs w:val="24"/>
        </w:rPr>
        <w:t>девять</w:t>
      </w:r>
      <w:r w:rsidRPr="002414A7">
        <w:rPr>
          <w:color w:val="FF0000"/>
          <w:sz w:val="24"/>
          <w:szCs w:val="24"/>
        </w:rPr>
        <w:t xml:space="preserve"> </w:t>
      </w:r>
      <w:r w:rsidRPr="003D4DD0">
        <w:rPr>
          <w:sz w:val="24"/>
          <w:szCs w:val="24"/>
        </w:rPr>
        <w:t xml:space="preserve">подпрограмм, каждая из которых предполагает решение вышеуказанных задач и содержит целевые показатели. </w:t>
      </w:r>
    </w:p>
    <w:p w:rsidR="00E447F0" w:rsidRPr="00832F8B" w:rsidRDefault="00E447F0" w:rsidP="001325DD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832F8B">
        <w:rPr>
          <w:b/>
          <w:bCs/>
          <w:sz w:val="24"/>
          <w:szCs w:val="24"/>
        </w:rPr>
        <w:t>Подпрограмма 1</w:t>
      </w:r>
      <w:r w:rsidRPr="003D4DD0">
        <w:rPr>
          <w:sz w:val="24"/>
          <w:szCs w:val="24"/>
        </w:rPr>
        <w:t xml:space="preserve"> </w:t>
      </w:r>
      <w:r w:rsidRPr="00832F8B">
        <w:rPr>
          <w:b/>
          <w:bCs/>
          <w:sz w:val="24"/>
          <w:szCs w:val="24"/>
        </w:rPr>
        <w:t xml:space="preserve">«Развитие муниципальной службы в </w:t>
      </w:r>
      <w:r>
        <w:rPr>
          <w:b/>
          <w:bCs/>
          <w:sz w:val="24"/>
          <w:szCs w:val="24"/>
        </w:rPr>
        <w:t xml:space="preserve">Еремеевском </w:t>
      </w:r>
      <w:r w:rsidRPr="00832F8B">
        <w:rPr>
          <w:b/>
          <w:bCs/>
          <w:sz w:val="24"/>
          <w:szCs w:val="24"/>
        </w:rPr>
        <w:t xml:space="preserve">сельсовете </w:t>
      </w:r>
      <w:r>
        <w:rPr>
          <w:b/>
          <w:bCs/>
          <w:sz w:val="24"/>
          <w:szCs w:val="24"/>
        </w:rPr>
        <w:t>Сосновоборского района Пензенской области  на 2021 - 2023</w:t>
      </w:r>
      <w:r w:rsidRPr="000115DF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годы»</w:t>
      </w:r>
    </w:p>
    <w:p w:rsidR="00E447F0" w:rsidRPr="003D4DD0" w:rsidRDefault="00E447F0" w:rsidP="001325D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Реализация подпрограммы </w:t>
      </w:r>
      <w:r w:rsidRPr="003D4DD0">
        <w:rPr>
          <w:sz w:val="24"/>
          <w:szCs w:val="24"/>
        </w:rPr>
        <w:t>направлена  на реализацию муниципальных функций и предоставление муниципальных услуг населению. Организация обеспечения деятельности администрации сложный и постоянный процесс. Его результативность непосредственно зависит от своевременности и полноты планирования, в свою очередь возможного лишь на основе анализа прогнозируемых потребностей должностных лиц админис</w:t>
      </w:r>
      <w:r>
        <w:rPr>
          <w:sz w:val="24"/>
          <w:szCs w:val="24"/>
        </w:rPr>
        <w:t xml:space="preserve">трации в материальных ресурсах. </w:t>
      </w:r>
      <w:r w:rsidRPr="003D4DD0">
        <w:rPr>
          <w:sz w:val="24"/>
          <w:szCs w:val="24"/>
        </w:rPr>
        <w:t>Сложность процесса обеспечения деятельности администрации обуславливается сложностью и многообразием реализуемых должностными лицами функций. Подобная сложность и многофункциональность деятельности администрации, при формировании системы мероприятий, направленных на ее обеспечение, требует обязательность применения принципа программно-целевого распределения средств, который и находит свое выражение в настоящей подпрограмме.</w:t>
      </w:r>
    </w:p>
    <w:p w:rsidR="00E447F0" w:rsidRPr="003D4DD0" w:rsidRDefault="00E447F0" w:rsidP="001325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Реализация подпрограммы позволит обеспечить качественное преобразование муниц</w:t>
      </w:r>
      <w:r>
        <w:rPr>
          <w:sz w:val="24"/>
          <w:szCs w:val="24"/>
        </w:rPr>
        <w:t>ипальной службы в администрации</w:t>
      </w:r>
      <w:r w:rsidRPr="003D4DD0">
        <w:rPr>
          <w:sz w:val="24"/>
          <w:szCs w:val="24"/>
        </w:rPr>
        <w:t>,</w:t>
      </w:r>
      <w:r w:rsidRPr="003D4DD0">
        <w:rPr>
          <w:i/>
          <w:iCs/>
          <w:sz w:val="24"/>
          <w:szCs w:val="24"/>
        </w:rPr>
        <w:t xml:space="preserve"> </w:t>
      </w:r>
      <w:r w:rsidRPr="003D4DD0">
        <w:rPr>
          <w:sz w:val="24"/>
          <w:szCs w:val="24"/>
        </w:rPr>
        <w:t>оптимизировать  организацию и функционирование на основе установленных законодательством Российской Федерации принципов, внедрить на муниципальной службе современные кадровые и управленческие технологии.</w:t>
      </w:r>
    </w:p>
    <w:p w:rsidR="00E447F0" w:rsidRDefault="00E447F0" w:rsidP="001325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Реализация подпрограммных мероприятий будет способствовать выходу муниципальной службы на более высокий качественный уровень, что позволит сделать более эффективным механизм муниципального управления во всех сферах деятельности администрации.</w:t>
      </w:r>
    </w:p>
    <w:p w:rsidR="00E447F0" w:rsidRDefault="00E447F0" w:rsidP="0038158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71313">
        <w:rPr>
          <w:rFonts w:ascii="Times New Roman" w:hAnsi="Times New Roman" w:cs="Times New Roman"/>
          <w:b/>
          <w:bCs/>
          <w:sz w:val="24"/>
          <w:szCs w:val="24"/>
        </w:rPr>
        <w:t xml:space="preserve">Подпрограмма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7131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«Комплексное развитие систем коммунальной инфраструктуры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Еремеевского </w:t>
      </w:r>
      <w:r w:rsidRPr="0007131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сельсовета Сосновоборского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района Пензенской области на 2021</w:t>
      </w:r>
      <w:r w:rsidRPr="00071313">
        <w:rPr>
          <w:rFonts w:ascii="Times New Roman" w:hAnsi="Times New Roman" w:cs="Times New Roman"/>
          <w:b/>
          <w:bCs/>
          <w:color w:val="000000"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07131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E447F0" w:rsidRPr="00071313" w:rsidRDefault="00E447F0" w:rsidP="0038158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71313">
        <w:rPr>
          <w:rFonts w:ascii="Times New Roman" w:hAnsi="Times New Roman" w:cs="Times New Roman"/>
          <w:sz w:val="24"/>
          <w:szCs w:val="24"/>
        </w:rPr>
        <w:t xml:space="preserve">В результате выполнения подпрограммных мероприятий население </w:t>
      </w:r>
      <w:r>
        <w:rPr>
          <w:rFonts w:ascii="Times New Roman" w:hAnsi="Times New Roman" w:cs="Times New Roman"/>
          <w:sz w:val="24"/>
          <w:szCs w:val="24"/>
        </w:rPr>
        <w:t xml:space="preserve">Еремеевского </w:t>
      </w:r>
      <w:r w:rsidRPr="00071313">
        <w:rPr>
          <w:rFonts w:ascii="Times New Roman" w:hAnsi="Times New Roman" w:cs="Times New Roman"/>
          <w:sz w:val="24"/>
          <w:szCs w:val="24"/>
        </w:rPr>
        <w:t xml:space="preserve"> сельсовета будет обеспечиваться для хозяйственно-питьевых це</w:t>
      </w:r>
      <w:r>
        <w:rPr>
          <w:rFonts w:ascii="Times New Roman" w:hAnsi="Times New Roman" w:cs="Times New Roman"/>
          <w:sz w:val="24"/>
          <w:szCs w:val="24"/>
        </w:rPr>
        <w:t>лей качественной питьевой водой</w:t>
      </w:r>
      <w:r w:rsidRPr="00071313">
        <w:rPr>
          <w:rFonts w:ascii="Times New Roman" w:hAnsi="Times New Roman" w:cs="Times New Roman"/>
          <w:sz w:val="24"/>
          <w:szCs w:val="24"/>
        </w:rPr>
        <w:t>, соответственно улучшится здоровье населения, уменьшится количество заболеваний, связанных с использованием некачественной питьевой воды.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0753">
        <w:rPr>
          <w:rFonts w:ascii="Times New Roman" w:hAnsi="Times New Roman" w:cs="Times New Roman"/>
          <w:sz w:val="24"/>
          <w:szCs w:val="24"/>
        </w:rPr>
        <w:t xml:space="preserve">Развитие коммунальной инфраструктуры предусматривает </w:t>
      </w:r>
      <w:r>
        <w:rPr>
          <w:rFonts w:ascii="Times New Roman" w:hAnsi="Times New Roman" w:cs="Times New Roman"/>
          <w:sz w:val="24"/>
          <w:szCs w:val="24"/>
        </w:rPr>
        <w:t xml:space="preserve"> газификацию населенных пунктов Еремеевского</w:t>
      </w:r>
      <w:r w:rsidRPr="00C60753">
        <w:rPr>
          <w:rFonts w:ascii="Times New Roman" w:hAnsi="Times New Roman" w:cs="Times New Roman"/>
          <w:sz w:val="24"/>
          <w:szCs w:val="24"/>
        </w:rPr>
        <w:t xml:space="preserve">  сельсовета, которая  является одной из приоритетных задач и осуществляется в целях реализации национальных программ развития агропромышленного комплекса региона</w:t>
      </w:r>
      <w:r w:rsidRPr="00071313">
        <w:rPr>
          <w:rFonts w:ascii="Times New Roman" w:hAnsi="Times New Roman" w:cs="Times New Roman"/>
          <w:sz w:val="24"/>
          <w:szCs w:val="24"/>
        </w:rPr>
        <w:t>, реализации национального проекта по социальному развитию села, улучшению демографической ситуации на селе, созданию рабочих мест, выращиванию скота и птицы, переработке сельскохозяйственной продукции, улучшению условий проживания граждан, привлечению инвестиций в развитие села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713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47F0" w:rsidRDefault="00E447F0" w:rsidP="0038158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447F0" w:rsidRDefault="00E447F0" w:rsidP="001325DD">
      <w:pPr>
        <w:rPr>
          <w:b/>
          <w:bCs/>
          <w:color w:val="000000"/>
          <w:sz w:val="24"/>
          <w:szCs w:val="24"/>
        </w:rPr>
      </w:pPr>
      <w:r w:rsidRPr="00832F8B">
        <w:rPr>
          <w:b/>
          <w:bCs/>
          <w:sz w:val="24"/>
          <w:szCs w:val="24"/>
        </w:rPr>
        <w:t xml:space="preserve">Подпрограмма </w:t>
      </w:r>
      <w:r>
        <w:rPr>
          <w:b/>
          <w:bCs/>
          <w:sz w:val="24"/>
          <w:szCs w:val="24"/>
        </w:rPr>
        <w:t>3</w:t>
      </w:r>
      <w:r w:rsidRPr="00832F8B">
        <w:rPr>
          <w:sz w:val="24"/>
          <w:szCs w:val="24"/>
        </w:rPr>
        <w:t xml:space="preserve"> </w:t>
      </w:r>
      <w:r w:rsidRPr="00832F8B">
        <w:rPr>
          <w:b/>
          <w:bCs/>
          <w:sz w:val="24"/>
          <w:szCs w:val="24"/>
        </w:rPr>
        <w:t>«</w:t>
      </w:r>
      <w:r w:rsidRPr="00832F8B">
        <w:rPr>
          <w:b/>
          <w:bCs/>
          <w:color w:val="000000"/>
          <w:sz w:val="24"/>
          <w:szCs w:val="24"/>
        </w:rPr>
        <w:t xml:space="preserve">Энергосбережение и повышение энергетической эффективности на территории </w:t>
      </w:r>
      <w:r>
        <w:rPr>
          <w:b/>
          <w:bCs/>
          <w:color w:val="000000"/>
          <w:sz w:val="24"/>
          <w:szCs w:val="24"/>
        </w:rPr>
        <w:t xml:space="preserve">Еремеевского </w:t>
      </w:r>
      <w:r w:rsidRPr="00832F8B">
        <w:rPr>
          <w:b/>
          <w:bCs/>
          <w:color w:val="000000"/>
          <w:sz w:val="24"/>
          <w:szCs w:val="24"/>
        </w:rPr>
        <w:t xml:space="preserve"> сельсовета Сосновоборского района</w:t>
      </w:r>
      <w:r>
        <w:rPr>
          <w:b/>
          <w:bCs/>
          <w:color w:val="000000"/>
          <w:sz w:val="24"/>
          <w:szCs w:val="24"/>
        </w:rPr>
        <w:t xml:space="preserve"> </w:t>
      </w:r>
      <w:r w:rsidRPr="00832F8B">
        <w:rPr>
          <w:b/>
          <w:bCs/>
          <w:color w:val="000000"/>
          <w:sz w:val="24"/>
          <w:szCs w:val="24"/>
        </w:rPr>
        <w:t>Пензенской обла</w:t>
      </w:r>
      <w:r>
        <w:rPr>
          <w:b/>
          <w:bCs/>
          <w:color w:val="000000"/>
          <w:sz w:val="24"/>
          <w:szCs w:val="24"/>
        </w:rPr>
        <w:t>сти  на период 2021 - 2023</w:t>
      </w:r>
      <w:r w:rsidRPr="000115DF"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годы»</w:t>
      </w:r>
    </w:p>
    <w:p w:rsidR="00E447F0" w:rsidRPr="003D4DD0" w:rsidRDefault="00E447F0" w:rsidP="001325DD">
      <w:pPr>
        <w:jc w:val="both"/>
      </w:pPr>
      <w:r>
        <w:rPr>
          <w:b/>
          <w:bCs/>
          <w:color w:val="000000"/>
          <w:sz w:val="24"/>
          <w:szCs w:val="24"/>
        </w:rPr>
        <w:t xml:space="preserve">         </w:t>
      </w:r>
      <w:r w:rsidRPr="00832F8B">
        <w:rPr>
          <w:b/>
          <w:bCs/>
          <w:color w:val="000000"/>
          <w:sz w:val="24"/>
          <w:szCs w:val="24"/>
        </w:rPr>
        <w:t xml:space="preserve"> </w:t>
      </w:r>
      <w:r w:rsidRPr="00832F8B">
        <w:rPr>
          <w:color w:val="000000"/>
          <w:sz w:val="24"/>
          <w:szCs w:val="24"/>
        </w:rPr>
        <w:t xml:space="preserve">Реализация подпрограммы позволит обеспечить </w:t>
      </w:r>
      <w:r w:rsidRPr="00832F8B">
        <w:rPr>
          <w:sz w:val="24"/>
          <w:szCs w:val="24"/>
        </w:rPr>
        <w:t>проведение мероприятий, обеспечивающих снижение энергопотребления и уменьшение бюджетных средств, направляемых на оплату энергетических ресурсов</w:t>
      </w:r>
      <w:r w:rsidRPr="003D4DD0">
        <w:t>.</w:t>
      </w:r>
    </w:p>
    <w:p w:rsidR="00E447F0" w:rsidRDefault="00E447F0" w:rsidP="001325DD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6F3E32">
        <w:rPr>
          <w:b/>
          <w:bCs/>
          <w:sz w:val="24"/>
          <w:szCs w:val="24"/>
        </w:rPr>
        <w:t xml:space="preserve">Подпрограмма </w:t>
      </w:r>
      <w:r>
        <w:rPr>
          <w:b/>
          <w:bCs/>
          <w:sz w:val="24"/>
          <w:szCs w:val="24"/>
        </w:rPr>
        <w:t>4</w:t>
      </w:r>
      <w:r w:rsidRPr="003D4DD0">
        <w:rPr>
          <w:sz w:val="24"/>
          <w:szCs w:val="24"/>
        </w:rPr>
        <w:t xml:space="preserve"> </w:t>
      </w:r>
      <w:r w:rsidRPr="006F3E32">
        <w:rPr>
          <w:b/>
          <w:bCs/>
          <w:sz w:val="24"/>
          <w:szCs w:val="24"/>
        </w:rPr>
        <w:t xml:space="preserve">«Благоустройство территории </w:t>
      </w:r>
      <w:r>
        <w:rPr>
          <w:b/>
          <w:bCs/>
          <w:sz w:val="24"/>
          <w:szCs w:val="24"/>
        </w:rPr>
        <w:t xml:space="preserve">Еремеевского </w:t>
      </w:r>
      <w:r w:rsidRPr="006F3E32">
        <w:rPr>
          <w:b/>
          <w:bCs/>
          <w:sz w:val="24"/>
          <w:szCs w:val="24"/>
        </w:rPr>
        <w:t xml:space="preserve"> сельсовета Сосновоборского </w:t>
      </w:r>
      <w:r>
        <w:rPr>
          <w:b/>
          <w:bCs/>
          <w:sz w:val="24"/>
          <w:szCs w:val="24"/>
        </w:rPr>
        <w:t xml:space="preserve"> </w:t>
      </w:r>
      <w:r w:rsidRPr="006F3E32">
        <w:rPr>
          <w:b/>
          <w:bCs/>
          <w:sz w:val="24"/>
          <w:szCs w:val="24"/>
        </w:rPr>
        <w:t>р</w:t>
      </w:r>
      <w:r>
        <w:rPr>
          <w:b/>
          <w:bCs/>
          <w:sz w:val="24"/>
          <w:szCs w:val="24"/>
        </w:rPr>
        <w:t>айона Пензенской области  на 2021</w:t>
      </w:r>
      <w:r w:rsidRPr="006F3E32">
        <w:rPr>
          <w:b/>
          <w:bCs/>
          <w:sz w:val="24"/>
          <w:szCs w:val="24"/>
        </w:rPr>
        <w:t xml:space="preserve"> - 202</w:t>
      </w:r>
      <w:r>
        <w:rPr>
          <w:b/>
          <w:bCs/>
          <w:sz w:val="24"/>
          <w:szCs w:val="24"/>
        </w:rPr>
        <w:t>3</w:t>
      </w:r>
      <w:r w:rsidRPr="006F3E32">
        <w:rPr>
          <w:b/>
          <w:bCs/>
          <w:sz w:val="24"/>
          <w:szCs w:val="24"/>
        </w:rPr>
        <w:t xml:space="preserve"> годы»</w:t>
      </w:r>
    </w:p>
    <w:p w:rsidR="00E447F0" w:rsidRPr="003D4DD0" w:rsidRDefault="00E447F0" w:rsidP="001325D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3D4DD0">
        <w:rPr>
          <w:sz w:val="24"/>
          <w:szCs w:val="24"/>
        </w:rPr>
        <w:t xml:space="preserve">Реализация подпрограммы позволит обеспечить повышение уровня благоустройства и санитарного содержания  населенных пунктов </w:t>
      </w:r>
      <w:r>
        <w:rPr>
          <w:sz w:val="24"/>
          <w:szCs w:val="24"/>
        </w:rPr>
        <w:t xml:space="preserve">Еремеевского </w:t>
      </w:r>
      <w:r w:rsidRPr="003D4DD0">
        <w:rPr>
          <w:sz w:val="24"/>
          <w:szCs w:val="24"/>
        </w:rPr>
        <w:t xml:space="preserve"> сельсовета, уменьшение негативного воздействия отходов на окружающую среду.  Для решения проблем по благоустройству территории необходимо использовать программно-целевой метод.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E447F0" w:rsidRDefault="00E447F0" w:rsidP="001325DD">
      <w:pPr>
        <w:rPr>
          <w:sz w:val="24"/>
          <w:szCs w:val="24"/>
        </w:rPr>
      </w:pPr>
      <w:r w:rsidRPr="006F3E32">
        <w:rPr>
          <w:b/>
          <w:bCs/>
          <w:color w:val="000000"/>
          <w:sz w:val="24"/>
          <w:szCs w:val="24"/>
        </w:rPr>
        <w:t xml:space="preserve">Подпрограмма </w:t>
      </w:r>
      <w:r>
        <w:rPr>
          <w:b/>
          <w:bCs/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  </w:t>
      </w:r>
      <w:r w:rsidRPr="006F3E32">
        <w:rPr>
          <w:b/>
          <w:bCs/>
          <w:color w:val="000000"/>
          <w:sz w:val="24"/>
          <w:szCs w:val="24"/>
        </w:rPr>
        <w:t>«</w:t>
      </w:r>
      <w:r w:rsidRPr="006F3E32">
        <w:rPr>
          <w:b/>
          <w:bCs/>
          <w:sz w:val="24"/>
          <w:szCs w:val="24"/>
        </w:rPr>
        <w:t xml:space="preserve">Управление муниципальной собственностью </w:t>
      </w:r>
      <w:r>
        <w:rPr>
          <w:b/>
          <w:bCs/>
          <w:sz w:val="24"/>
          <w:szCs w:val="24"/>
        </w:rPr>
        <w:t xml:space="preserve">Еремеевского </w:t>
      </w:r>
      <w:r w:rsidRPr="006F3E32">
        <w:rPr>
          <w:b/>
          <w:bCs/>
          <w:sz w:val="24"/>
          <w:szCs w:val="24"/>
        </w:rPr>
        <w:t xml:space="preserve"> сельсовета Сосновоборского района Пензенской области на </w:t>
      </w:r>
      <w:r>
        <w:rPr>
          <w:b/>
          <w:bCs/>
          <w:sz w:val="24"/>
          <w:szCs w:val="24"/>
        </w:rPr>
        <w:t>2021</w:t>
      </w:r>
      <w:r w:rsidRPr="006F3E32">
        <w:rPr>
          <w:b/>
          <w:bCs/>
          <w:sz w:val="24"/>
          <w:szCs w:val="24"/>
        </w:rPr>
        <w:t>-202</w:t>
      </w:r>
      <w:r>
        <w:rPr>
          <w:b/>
          <w:bCs/>
          <w:sz w:val="24"/>
          <w:szCs w:val="24"/>
        </w:rPr>
        <w:t>3</w:t>
      </w:r>
      <w:r w:rsidRPr="006F3E32">
        <w:rPr>
          <w:b/>
          <w:bCs/>
          <w:sz w:val="24"/>
          <w:szCs w:val="24"/>
        </w:rPr>
        <w:t xml:space="preserve"> годы»</w:t>
      </w:r>
    </w:p>
    <w:p w:rsidR="00E447F0" w:rsidRPr="003D4DD0" w:rsidRDefault="00E447F0" w:rsidP="001325D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3D4DD0">
        <w:rPr>
          <w:sz w:val="24"/>
          <w:szCs w:val="24"/>
        </w:rPr>
        <w:t>Реализация подпрограммы позволит  вовлеч</w:t>
      </w:r>
      <w:r>
        <w:rPr>
          <w:sz w:val="24"/>
          <w:szCs w:val="24"/>
        </w:rPr>
        <w:t>ь</w:t>
      </w:r>
      <w:r w:rsidRPr="003D4DD0">
        <w:rPr>
          <w:sz w:val="24"/>
          <w:szCs w:val="24"/>
        </w:rPr>
        <w:t xml:space="preserve"> в хозяйственный оборот объект</w:t>
      </w:r>
      <w:r>
        <w:rPr>
          <w:sz w:val="24"/>
          <w:szCs w:val="24"/>
        </w:rPr>
        <w:t xml:space="preserve">ы </w:t>
      </w:r>
      <w:r w:rsidRPr="003D4DD0">
        <w:rPr>
          <w:sz w:val="24"/>
          <w:szCs w:val="24"/>
        </w:rPr>
        <w:t>муниципального имущества, сокращение расходов бюджета</w:t>
      </w:r>
      <w:r>
        <w:rPr>
          <w:sz w:val="24"/>
          <w:szCs w:val="24"/>
        </w:rPr>
        <w:t xml:space="preserve"> Еремеевского  сельсовета</w:t>
      </w:r>
      <w:r w:rsidRPr="003D4DD0">
        <w:rPr>
          <w:sz w:val="24"/>
          <w:szCs w:val="24"/>
        </w:rPr>
        <w:t xml:space="preserve"> на содержание муниципального имущества, повышение доходов бюджета </w:t>
      </w:r>
      <w:r>
        <w:rPr>
          <w:sz w:val="24"/>
          <w:szCs w:val="24"/>
        </w:rPr>
        <w:t>Еремеевского  сельсовета</w:t>
      </w:r>
      <w:r w:rsidRPr="003D4DD0">
        <w:rPr>
          <w:sz w:val="24"/>
          <w:szCs w:val="24"/>
        </w:rPr>
        <w:t xml:space="preserve"> от использования муниципального имущества.</w:t>
      </w:r>
    </w:p>
    <w:p w:rsidR="00E447F0" w:rsidRDefault="00E447F0" w:rsidP="001325DD">
      <w:pPr>
        <w:jc w:val="both"/>
        <w:rPr>
          <w:sz w:val="24"/>
          <w:szCs w:val="24"/>
        </w:rPr>
      </w:pPr>
      <w:r w:rsidRPr="006F3E32">
        <w:rPr>
          <w:b/>
          <w:bCs/>
          <w:sz w:val="24"/>
          <w:szCs w:val="24"/>
        </w:rPr>
        <w:t xml:space="preserve">Подпрограмма </w:t>
      </w:r>
      <w:r>
        <w:rPr>
          <w:b/>
          <w:bCs/>
          <w:sz w:val="24"/>
          <w:szCs w:val="24"/>
        </w:rPr>
        <w:t>6</w:t>
      </w:r>
      <w:r w:rsidRPr="003D4DD0">
        <w:rPr>
          <w:sz w:val="24"/>
          <w:szCs w:val="24"/>
        </w:rPr>
        <w:t xml:space="preserve"> </w:t>
      </w:r>
      <w:r w:rsidRPr="006F3E32">
        <w:rPr>
          <w:b/>
          <w:bCs/>
          <w:sz w:val="24"/>
          <w:szCs w:val="24"/>
        </w:rPr>
        <w:t xml:space="preserve">«Развитие сети автомобильных дорог на территории </w:t>
      </w:r>
      <w:r>
        <w:rPr>
          <w:b/>
          <w:bCs/>
          <w:sz w:val="24"/>
          <w:szCs w:val="24"/>
        </w:rPr>
        <w:t xml:space="preserve">Еремеевского </w:t>
      </w:r>
      <w:r w:rsidRPr="006F3E32">
        <w:rPr>
          <w:b/>
          <w:bCs/>
          <w:sz w:val="24"/>
          <w:szCs w:val="24"/>
        </w:rPr>
        <w:t xml:space="preserve"> сельсовета Сосновоборского района Пензенской области на </w:t>
      </w:r>
      <w:r>
        <w:rPr>
          <w:b/>
          <w:bCs/>
          <w:sz w:val="24"/>
          <w:szCs w:val="24"/>
        </w:rPr>
        <w:t>2021</w:t>
      </w:r>
      <w:r w:rsidRPr="006F3E32">
        <w:rPr>
          <w:b/>
          <w:bCs/>
          <w:sz w:val="24"/>
          <w:szCs w:val="24"/>
        </w:rPr>
        <w:t>-202</w:t>
      </w:r>
      <w:r>
        <w:rPr>
          <w:b/>
          <w:bCs/>
          <w:sz w:val="24"/>
          <w:szCs w:val="24"/>
        </w:rPr>
        <w:t>3</w:t>
      </w:r>
      <w:r w:rsidRPr="006F3E32">
        <w:rPr>
          <w:b/>
          <w:bCs/>
          <w:sz w:val="24"/>
          <w:szCs w:val="24"/>
        </w:rPr>
        <w:t xml:space="preserve"> годы»</w:t>
      </w:r>
      <w:r w:rsidRPr="003D4DD0">
        <w:rPr>
          <w:sz w:val="24"/>
          <w:szCs w:val="24"/>
        </w:rPr>
        <w:t xml:space="preserve"> </w:t>
      </w:r>
    </w:p>
    <w:p w:rsidR="00E447F0" w:rsidRPr="003D4DD0" w:rsidRDefault="00E447F0" w:rsidP="001325D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3D4DD0">
        <w:rPr>
          <w:sz w:val="24"/>
          <w:szCs w:val="24"/>
        </w:rPr>
        <w:t xml:space="preserve">Реализация подпрограммы позволит выполнить мероприятия по содержанию  автомобильных дорог местного значения на территории </w:t>
      </w:r>
      <w:r>
        <w:rPr>
          <w:sz w:val="24"/>
          <w:szCs w:val="24"/>
        </w:rPr>
        <w:t xml:space="preserve">Еремеевского </w:t>
      </w:r>
      <w:r w:rsidRPr="003D4DD0">
        <w:rPr>
          <w:sz w:val="24"/>
          <w:szCs w:val="24"/>
        </w:rPr>
        <w:t xml:space="preserve"> сельсовета.</w:t>
      </w:r>
    </w:p>
    <w:p w:rsidR="00E447F0" w:rsidRDefault="00E447F0" w:rsidP="001325DD">
      <w:pPr>
        <w:pStyle w:val="a2"/>
        <w:rPr>
          <w:rFonts w:ascii="Times New Roman" w:hAnsi="Times New Roman" w:cs="Times New Roman"/>
          <w:b/>
          <w:bCs/>
        </w:rPr>
      </w:pPr>
      <w:r w:rsidRPr="006F3E32">
        <w:rPr>
          <w:rFonts w:ascii="Times New Roman" w:hAnsi="Times New Roman" w:cs="Times New Roman"/>
          <w:b/>
          <w:bCs/>
        </w:rPr>
        <w:t>Подпрограмма</w:t>
      </w:r>
      <w:r>
        <w:rPr>
          <w:rFonts w:ascii="Times New Roman" w:hAnsi="Times New Roman" w:cs="Times New Roman"/>
          <w:b/>
          <w:bCs/>
        </w:rPr>
        <w:t xml:space="preserve"> 7</w:t>
      </w:r>
      <w:r w:rsidRPr="003D4DD0">
        <w:rPr>
          <w:rFonts w:ascii="Times New Roman" w:hAnsi="Times New Roman" w:cs="Times New Roman"/>
        </w:rPr>
        <w:t xml:space="preserve"> </w:t>
      </w:r>
      <w:r w:rsidRPr="006F3E32">
        <w:rPr>
          <w:rFonts w:ascii="Times New Roman" w:hAnsi="Times New Roman" w:cs="Times New Roman"/>
          <w:b/>
          <w:bCs/>
        </w:rPr>
        <w:t xml:space="preserve">«Обеспечение общественного порядка и противодействие </w:t>
      </w:r>
      <w:r>
        <w:rPr>
          <w:rFonts w:ascii="Times New Roman" w:hAnsi="Times New Roman" w:cs="Times New Roman"/>
          <w:b/>
          <w:bCs/>
        </w:rPr>
        <w:t>преступности</w:t>
      </w:r>
      <w:r w:rsidRPr="006F3E32">
        <w:rPr>
          <w:rFonts w:ascii="Times New Roman" w:hAnsi="Times New Roman" w:cs="Times New Roman"/>
          <w:b/>
          <w:bCs/>
        </w:rPr>
        <w:t xml:space="preserve"> в </w:t>
      </w:r>
      <w:r>
        <w:rPr>
          <w:rFonts w:ascii="Times New Roman" w:hAnsi="Times New Roman" w:cs="Times New Roman"/>
          <w:b/>
          <w:bCs/>
        </w:rPr>
        <w:t>Еремеевском</w:t>
      </w:r>
      <w:r w:rsidRPr="006F3E32">
        <w:rPr>
          <w:rFonts w:ascii="Times New Roman" w:hAnsi="Times New Roman" w:cs="Times New Roman"/>
          <w:b/>
          <w:bCs/>
        </w:rPr>
        <w:t xml:space="preserve"> сельсовете Сосновоборского района П</w:t>
      </w:r>
      <w:r>
        <w:rPr>
          <w:rFonts w:ascii="Times New Roman" w:hAnsi="Times New Roman" w:cs="Times New Roman"/>
          <w:b/>
          <w:bCs/>
        </w:rPr>
        <w:t>ензенской области на 2021-2023»</w:t>
      </w:r>
    </w:p>
    <w:p w:rsidR="00E447F0" w:rsidRPr="005649C5" w:rsidRDefault="00E447F0" w:rsidP="001325DD">
      <w:pPr>
        <w:snapToGri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9C2C5E">
        <w:rPr>
          <w:sz w:val="24"/>
          <w:szCs w:val="24"/>
        </w:rPr>
        <w:t xml:space="preserve">Реализация </w:t>
      </w:r>
      <w:r>
        <w:rPr>
          <w:sz w:val="24"/>
          <w:szCs w:val="24"/>
        </w:rPr>
        <w:t xml:space="preserve"> программы позволит выполнить мероприятия по обеспечению общественного порядка и противодействие преступности, </w:t>
      </w:r>
      <w:r w:rsidRPr="00514C85">
        <w:rPr>
          <w:sz w:val="24"/>
          <w:szCs w:val="24"/>
        </w:rPr>
        <w:t>совершенствование системы профилактических мер антитеррористической и анти экстремистской направленности</w:t>
      </w:r>
      <w:r>
        <w:rPr>
          <w:sz w:val="24"/>
          <w:szCs w:val="24"/>
        </w:rPr>
        <w:t>,</w:t>
      </w:r>
      <w:r w:rsidRPr="00514C85">
        <w:rPr>
          <w:sz w:val="24"/>
          <w:szCs w:val="24"/>
        </w:rPr>
        <w:t xml:space="preserve"> предупреждение террористических и экстремистских проявлений на территории</w:t>
      </w:r>
      <w:r>
        <w:rPr>
          <w:sz w:val="24"/>
          <w:szCs w:val="24"/>
        </w:rPr>
        <w:t xml:space="preserve"> Еремеевского </w:t>
      </w:r>
      <w:r w:rsidRPr="00514C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сельсовета, </w:t>
      </w:r>
      <w:r w:rsidRPr="00514C85">
        <w:rPr>
          <w:sz w:val="24"/>
          <w:szCs w:val="24"/>
        </w:rPr>
        <w:t>укрепление межнационального согласия</w:t>
      </w:r>
      <w:r>
        <w:rPr>
          <w:sz w:val="24"/>
          <w:szCs w:val="24"/>
        </w:rPr>
        <w:t>,</w:t>
      </w:r>
      <w:r w:rsidRPr="00514C85">
        <w:rPr>
          <w:sz w:val="24"/>
          <w:szCs w:val="24"/>
        </w:rPr>
        <w:t xml:space="preserve"> достижение взаимопонимания и взаимного уважения в вопросах межэтнического и межкультурного сотрудничества</w:t>
      </w:r>
      <w:r>
        <w:rPr>
          <w:sz w:val="24"/>
          <w:szCs w:val="24"/>
        </w:rPr>
        <w:t>,</w:t>
      </w:r>
      <w:r w:rsidRPr="00514C85">
        <w:rPr>
          <w:sz w:val="24"/>
          <w:szCs w:val="24"/>
        </w:rPr>
        <w:t xml:space="preserve"> предотвращение</w:t>
      </w:r>
      <w:r>
        <w:rPr>
          <w:sz w:val="24"/>
          <w:szCs w:val="24"/>
        </w:rPr>
        <w:t xml:space="preserve"> п</w:t>
      </w:r>
      <w:r w:rsidRPr="00514C85">
        <w:rPr>
          <w:sz w:val="24"/>
          <w:szCs w:val="24"/>
        </w:rPr>
        <w:t>роявлений</w:t>
      </w:r>
      <w:r>
        <w:rPr>
          <w:sz w:val="24"/>
          <w:szCs w:val="24"/>
        </w:rPr>
        <w:t xml:space="preserve"> </w:t>
      </w:r>
      <w:r w:rsidRPr="005649C5">
        <w:rPr>
          <w:sz w:val="24"/>
          <w:szCs w:val="24"/>
        </w:rPr>
        <w:t>терроризма и экстремизма</w:t>
      </w:r>
      <w:r>
        <w:rPr>
          <w:sz w:val="24"/>
          <w:szCs w:val="24"/>
        </w:rPr>
        <w:t>,</w:t>
      </w:r>
      <w:r w:rsidRPr="005649C5">
        <w:rPr>
          <w:sz w:val="24"/>
          <w:szCs w:val="24"/>
        </w:rPr>
        <w:t xml:space="preserve">   усиление антитеррористической защищенности объектов социальной сферы и мест массового пребывания людей,</w:t>
      </w:r>
      <w:r>
        <w:rPr>
          <w:sz w:val="24"/>
          <w:szCs w:val="24"/>
        </w:rPr>
        <w:t xml:space="preserve"> </w:t>
      </w:r>
      <w:r w:rsidRPr="005649C5">
        <w:rPr>
          <w:sz w:val="24"/>
          <w:szCs w:val="24"/>
        </w:rPr>
        <w:t xml:space="preserve"> привлечение граждан, общественных организаций, средств массовой информации для обеспечения максимальной эффективности деятельности по профилактике терроризма и экстремизма,</w:t>
      </w:r>
      <w:r>
        <w:rPr>
          <w:sz w:val="24"/>
          <w:szCs w:val="24"/>
        </w:rPr>
        <w:t xml:space="preserve"> </w:t>
      </w:r>
      <w:r w:rsidRPr="005649C5">
        <w:rPr>
          <w:sz w:val="24"/>
          <w:szCs w:val="24"/>
        </w:rPr>
        <w:t>проведение пропагандистской работы с населением, направленной на предупреждение террористической и экстремистской деятельности, повышение бдительности населения</w:t>
      </w:r>
      <w:r>
        <w:rPr>
          <w:sz w:val="24"/>
          <w:szCs w:val="24"/>
        </w:rPr>
        <w:t>.</w:t>
      </w:r>
    </w:p>
    <w:p w:rsidR="00E447F0" w:rsidRDefault="00E447F0" w:rsidP="001325DD">
      <w:pPr>
        <w:rPr>
          <w:b/>
          <w:bCs/>
          <w:sz w:val="24"/>
          <w:szCs w:val="24"/>
        </w:rPr>
      </w:pPr>
      <w:r w:rsidRPr="006F3E32">
        <w:rPr>
          <w:b/>
          <w:bCs/>
          <w:sz w:val="24"/>
          <w:szCs w:val="24"/>
        </w:rPr>
        <w:t xml:space="preserve">Подпрограмма </w:t>
      </w:r>
      <w:r>
        <w:rPr>
          <w:b/>
          <w:bCs/>
          <w:sz w:val="24"/>
          <w:szCs w:val="24"/>
        </w:rPr>
        <w:t xml:space="preserve">  8 </w:t>
      </w:r>
      <w:r w:rsidRPr="006901A8">
        <w:rPr>
          <w:b/>
          <w:bCs/>
          <w:sz w:val="24"/>
          <w:szCs w:val="24"/>
        </w:rPr>
        <w:t xml:space="preserve">«Защита населения и территорий от чрезвычайных ситуаций, обеспечение пожарной безопасности в </w:t>
      </w:r>
      <w:r>
        <w:rPr>
          <w:b/>
          <w:bCs/>
          <w:sz w:val="24"/>
          <w:szCs w:val="24"/>
        </w:rPr>
        <w:t>Еремеевском</w:t>
      </w:r>
      <w:r w:rsidRPr="006901A8">
        <w:rPr>
          <w:b/>
          <w:bCs/>
          <w:sz w:val="24"/>
          <w:szCs w:val="24"/>
        </w:rPr>
        <w:t xml:space="preserve"> сельсовете Сосновоборского района Пензен</w:t>
      </w:r>
      <w:r>
        <w:rPr>
          <w:b/>
          <w:bCs/>
          <w:sz w:val="24"/>
          <w:szCs w:val="24"/>
        </w:rPr>
        <w:t>ской области на 2021-2023 годы»</w:t>
      </w:r>
    </w:p>
    <w:p w:rsidR="00E447F0" w:rsidRPr="00F327FB" w:rsidRDefault="00E447F0" w:rsidP="001325D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B63551">
        <w:rPr>
          <w:sz w:val="24"/>
          <w:szCs w:val="24"/>
        </w:rPr>
        <w:t xml:space="preserve">Реализация </w:t>
      </w:r>
      <w:r>
        <w:rPr>
          <w:sz w:val="24"/>
          <w:szCs w:val="24"/>
        </w:rPr>
        <w:t>программы позволит  с</w:t>
      </w:r>
      <w:r w:rsidRPr="00F327FB">
        <w:rPr>
          <w:sz w:val="24"/>
          <w:szCs w:val="24"/>
        </w:rPr>
        <w:t>ни</w:t>
      </w:r>
      <w:r>
        <w:rPr>
          <w:sz w:val="24"/>
          <w:szCs w:val="24"/>
        </w:rPr>
        <w:t xml:space="preserve">зить </w:t>
      </w:r>
      <w:r w:rsidRPr="00F327FB">
        <w:rPr>
          <w:sz w:val="24"/>
          <w:szCs w:val="24"/>
        </w:rPr>
        <w:t>количества пожаров</w:t>
      </w:r>
      <w:r>
        <w:rPr>
          <w:sz w:val="24"/>
          <w:szCs w:val="24"/>
        </w:rPr>
        <w:t>, у</w:t>
      </w:r>
      <w:r w:rsidRPr="00F327FB">
        <w:rPr>
          <w:sz w:val="24"/>
          <w:szCs w:val="24"/>
        </w:rPr>
        <w:t>велич</w:t>
      </w:r>
      <w:r>
        <w:rPr>
          <w:sz w:val="24"/>
          <w:szCs w:val="24"/>
        </w:rPr>
        <w:t xml:space="preserve">ить </w:t>
      </w:r>
      <w:r w:rsidRPr="00F327FB">
        <w:rPr>
          <w:sz w:val="24"/>
          <w:szCs w:val="24"/>
        </w:rPr>
        <w:t>количества спасенных людей</w:t>
      </w:r>
      <w:r>
        <w:rPr>
          <w:sz w:val="24"/>
          <w:szCs w:val="24"/>
        </w:rPr>
        <w:t xml:space="preserve">, </w:t>
      </w:r>
      <w:r w:rsidRPr="00F327FB">
        <w:rPr>
          <w:sz w:val="24"/>
          <w:szCs w:val="24"/>
        </w:rPr>
        <w:t>снижение рисков возникновения и смягчение по</w:t>
      </w:r>
      <w:r>
        <w:rPr>
          <w:sz w:val="24"/>
          <w:szCs w:val="24"/>
        </w:rPr>
        <w:t>следствий чрезвычайных ситуаций,</w:t>
      </w:r>
    </w:p>
    <w:p w:rsidR="00E447F0" w:rsidRPr="00F327FB" w:rsidRDefault="00E447F0" w:rsidP="001325DD">
      <w:pPr>
        <w:jc w:val="both"/>
        <w:rPr>
          <w:sz w:val="24"/>
          <w:szCs w:val="24"/>
        </w:rPr>
      </w:pPr>
      <w:r w:rsidRPr="00F327FB">
        <w:rPr>
          <w:sz w:val="24"/>
          <w:szCs w:val="24"/>
        </w:rPr>
        <w:t>снижение числа травм</w:t>
      </w:r>
      <w:r>
        <w:rPr>
          <w:sz w:val="24"/>
          <w:szCs w:val="24"/>
        </w:rPr>
        <w:t xml:space="preserve">ированных и погибших на пожарах, </w:t>
      </w:r>
      <w:r w:rsidRPr="00F327FB">
        <w:rPr>
          <w:sz w:val="24"/>
          <w:szCs w:val="24"/>
        </w:rPr>
        <w:t>сокращение</w:t>
      </w:r>
      <w:r>
        <w:rPr>
          <w:sz w:val="24"/>
          <w:szCs w:val="24"/>
        </w:rPr>
        <w:t xml:space="preserve"> материальных потерь от пожаров, </w:t>
      </w:r>
      <w:r w:rsidRPr="00F327FB">
        <w:rPr>
          <w:sz w:val="24"/>
          <w:szCs w:val="24"/>
        </w:rPr>
        <w:t xml:space="preserve">создание необходимых условий для обеспечения пожарной безопасности, защиты жизни и </w:t>
      </w:r>
      <w:r>
        <w:rPr>
          <w:sz w:val="24"/>
          <w:szCs w:val="24"/>
        </w:rPr>
        <w:t xml:space="preserve">здоровья граждан, </w:t>
      </w:r>
      <w:r w:rsidRPr="00F327FB">
        <w:rPr>
          <w:sz w:val="24"/>
          <w:szCs w:val="24"/>
        </w:rPr>
        <w:t>улучшение работы по предупреждению пр</w:t>
      </w:r>
      <w:r>
        <w:rPr>
          <w:sz w:val="24"/>
          <w:szCs w:val="24"/>
        </w:rPr>
        <w:t>авонарушений на водных объектах,</w:t>
      </w:r>
    </w:p>
    <w:p w:rsidR="00E447F0" w:rsidRPr="00F327FB" w:rsidRDefault="00E447F0" w:rsidP="001325DD">
      <w:pPr>
        <w:jc w:val="both"/>
        <w:rPr>
          <w:sz w:val="24"/>
          <w:szCs w:val="24"/>
        </w:rPr>
      </w:pPr>
      <w:r w:rsidRPr="00F327FB">
        <w:rPr>
          <w:sz w:val="24"/>
          <w:szCs w:val="24"/>
        </w:rPr>
        <w:t>создание резервов (запасов) материальных ресурсов для ликвидации чрезвыча</w:t>
      </w:r>
      <w:r>
        <w:rPr>
          <w:sz w:val="24"/>
          <w:szCs w:val="24"/>
        </w:rPr>
        <w:t xml:space="preserve">йных ситуаций и в особый период, </w:t>
      </w:r>
      <w:r w:rsidRPr="00F327FB">
        <w:rPr>
          <w:sz w:val="24"/>
          <w:szCs w:val="24"/>
        </w:rPr>
        <w:t>повышение подготовленности к жизнеобеспечению населения, пострадавшего в чрезвычайных ситуациях.</w:t>
      </w:r>
    </w:p>
    <w:p w:rsidR="00E447F0" w:rsidRDefault="00E447F0" w:rsidP="001325D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F3E32">
        <w:rPr>
          <w:b/>
          <w:bCs/>
          <w:sz w:val="24"/>
          <w:szCs w:val="24"/>
        </w:rPr>
        <w:t xml:space="preserve">Подпрограмма </w:t>
      </w:r>
      <w:r>
        <w:rPr>
          <w:b/>
          <w:bCs/>
          <w:sz w:val="24"/>
          <w:szCs w:val="24"/>
        </w:rPr>
        <w:t>9</w:t>
      </w:r>
      <w:r>
        <w:rPr>
          <w:b/>
          <w:bCs/>
          <w:color w:val="000000"/>
          <w:sz w:val="24"/>
          <w:szCs w:val="24"/>
        </w:rPr>
        <w:t xml:space="preserve"> </w:t>
      </w:r>
      <w:r w:rsidRPr="006F3E32">
        <w:rPr>
          <w:b/>
          <w:bCs/>
          <w:color w:val="000000"/>
          <w:sz w:val="24"/>
          <w:szCs w:val="24"/>
        </w:rPr>
        <w:t xml:space="preserve">«Развитие культуры </w:t>
      </w:r>
      <w:r>
        <w:rPr>
          <w:b/>
          <w:bCs/>
          <w:color w:val="000000"/>
          <w:sz w:val="24"/>
          <w:szCs w:val="24"/>
        </w:rPr>
        <w:t xml:space="preserve">в Еремеевском </w:t>
      </w:r>
      <w:r w:rsidRPr="006F3E32">
        <w:rPr>
          <w:b/>
          <w:bCs/>
          <w:color w:val="000000"/>
          <w:sz w:val="24"/>
          <w:szCs w:val="24"/>
        </w:rPr>
        <w:t xml:space="preserve"> сельсовет</w:t>
      </w:r>
      <w:r>
        <w:rPr>
          <w:b/>
          <w:bCs/>
          <w:color w:val="000000"/>
          <w:sz w:val="24"/>
          <w:szCs w:val="24"/>
        </w:rPr>
        <w:t>е</w:t>
      </w:r>
      <w:r w:rsidRPr="006F3E32">
        <w:rPr>
          <w:b/>
          <w:bCs/>
          <w:color w:val="000000"/>
          <w:sz w:val="24"/>
          <w:szCs w:val="24"/>
        </w:rPr>
        <w:t xml:space="preserve"> Сосновоборского района Пензенской области на </w:t>
      </w:r>
      <w:r>
        <w:rPr>
          <w:b/>
          <w:bCs/>
          <w:color w:val="000000"/>
          <w:sz w:val="24"/>
          <w:szCs w:val="24"/>
        </w:rPr>
        <w:t>2021</w:t>
      </w:r>
      <w:r w:rsidRPr="006F3E32">
        <w:rPr>
          <w:b/>
          <w:bCs/>
          <w:color w:val="000000"/>
          <w:sz w:val="24"/>
          <w:szCs w:val="24"/>
        </w:rPr>
        <w:t>-202</w:t>
      </w:r>
      <w:r>
        <w:rPr>
          <w:b/>
          <w:bCs/>
          <w:color w:val="000000"/>
          <w:sz w:val="24"/>
          <w:szCs w:val="24"/>
        </w:rPr>
        <w:t>3</w:t>
      </w:r>
      <w:r w:rsidRPr="006F3E32">
        <w:rPr>
          <w:b/>
          <w:bCs/>
          <w:color w:val="000000"/>
          <w:sz w:val="24"/>
          <w:szCs w:val="24"/>
        </w:rPr>
        <w:t xml:space="preserve"> годы»</w:t>
      </w:r>
    </w:p>
    <w:p w:rsidR="00E447F0" w:rsidRPr="00FB2ADE" w:rsidRDefault="00E447F0" w:rsidP="001325DD">
      <w:pPr>
        <w:autoSpaceDE w:val="0"/>
        <w:autoSpaceDN w:val="0"/>
        <w:adjustRightInd w:val="0"/>
        <w:jc w:val="both"/>
      </w:pPr>
      <w:r>
        <w:rPr>
          <w:sz w:val="24"/>
          <w:szCs w:val="24"/>
        </w:rPr>
        <w:t xml:space="preserve">     Подпрограмма  </w:t>
      </w:r>
      <w:r w:rsidRPr="003D4DD0">
        <w:rPr>
          <w:sz w:val="24"/>
          <w:szCs w:val="24"/>
        </w:rPr>
        <w:t xml:space="preserve">направлена  на реализацию </w:t>
      </w:r>
      <w:r w:rsidRPr="00467522">
        <w:rPr>
          <w:sz w:val="24"/>
          <w:szCs w:val="24"/>
        </w:rPr>
        <w:t>материально-техническое обеспечение деятельности учреждений культуры</w:t>
      </w:r>
      <w:r>
        <w:rPr>
          <w:sz w:val="24"/>
          <w:szCs w:val="24"/>
        </w:rPr>
        <w:t>, с</w:t>
      </w:r>
      <w:r w:rsidRPr="00467522">
        <w:rPr>
          <w:sz w:val="24"/>
          <w:szCs w:val="24"/>
        </w:rPr>
        <w:t>оздание условий для развития культуры</w:t>
      </w:r>
      <w:r>
        <w:rPr>
          <w:sz w:val="24"/>
          <w:szCs w:val="24"/>
        </w:rPr>
        <w:t>,</w:t>
      </w:r>
      <w:r w:rsidRPr="00FB2ADE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467522">
        <w:rPr>
          <w:sz w:val="24"/>
          <w:szCs w:val="24"/>
        </w:rPr>
        <w:t>овышение  доступности, качества, объёма и разнообразия в сфере культуры</w:t>
      </w:r>
      <w:r>
        <w:rPr>
          <w:sz w:val="24"/>
          <w:szCs w:val="24"/>
        </w:rPr>
        <w:t>,</w:t>
      </w:r>
      <w:r w:rsidRPr="00FB2ADE">
        <w:rPr>
          <w:sz w:val="24"/>
          <w:szCs w:val="24"/>
        </w:rPr>
        <w:t xml:space="preserve"> </w:t>
      </w:r>
      <w:r w:rsidRPr="00467522">
        <w:rPr>
          <w:sz w:val="24"/>
          <w:szCs w:val="24"/>
        </w:rPr>
        <w:t>организация и проведение культурно – массовых мероприятий</w:t>
      </w:r>
      <w:r>
        <w:rPr>
          <w:sz w:val="24"/>
          <w:szCs w:val="24"/>
        </w:rPr>
        <w:t>,</w:t>
      </w:r>
      <w:r w:rsidRPr="00FB2ADE">
        <w:rPr>
          <w:sz w:val="24"/>
          <w:szCs w:val="24"/>
        </w:rPr>
        <w:t xml:space="preserve"> </w:t>
      </w:r>
      <w:r w:rsidRPr="00467522">
        <w:rPr>
          <w:sz w:val="24"/>
          <w:szCs w:val="24"/>
        </w:rPr>
        <w:t>развитие кадрового потенциала</w:t>
      </w:r>
      <w:r>
        <w:rPr>
          <w:sz w:val="24"/>
          <w:szCs w:val="24"/>
        </w:rPr>
        <w:t>,</w:t>
      </w:r>
      <w:r w:rsidRPr="00FB2ADE">
        <w:rPr>
          <w:sz w:val="24"/>
          <w:szCs w:val="24"/>
        </w:rPr>
        <w:t xml:space="preserve"> </w:t>
      </w:r>
      <w:r w:rsidRPr="00467522">
        <w:rPr>
          <w:sz w:val="24"/>
          <w:szCs w:val="24"/>
        </w:rPr>
        <w:t>сохранение и пополнение библиотечных фондов</w:t>
      </w:r>
      <w:r>
        <w:rPr>
          <w:sz w:val="24"/>
          <w:szCs w:val="24"/>
        </w:rPr>
        <w:t>,</w:t>
      </w:r>
      <w:r w:rsidRPr="00FB2ADE">
        <w:rPr>
          <w:sz w:val="24"/>
          <w:szCs w:val="24"/>
        </w:rPr>
        <w:t xml:space="preserve"> </w:t>
      </w:r>
      <w:r w:rsidRPr="00467522">
        <w:rPr>
          <w:sz w:val="24"/>
          <w:szCs w:val="24"/>
        </w:rPr>
        <w:t>обеспечение поддержки и создание условий для совершенствования народного творчества</w:t>
      </w:r>
      <w:r>
        <w:rPr>
          <w:sz w:val="24"/>
          <w:szCs w:val="24"/>
        </w:rPr>
        <w:t>,</w:t>
      </w:r>
      <w:r w:rsidRPr="00FB2ADE">
        <w:rPr>
          <w:sz w:val="24"/>
          <w:szCs w:val="24"/>
        </w:rPr>
        <w:t xml:space="preserve"> </w:t>
      </w:r>
      <w:r w:rsidRPr="00467522">
        <w:rPr>
          <w:sz w:val="24"/>
          <w:szCs w:val="24"/>
        </w:rPr>
        <w:t xml:space="preserve">создание условий для организации досуга и обеспечения жителей </w:t>
      </w:r>
      <w:r>
        <w:rPr>
          <w:sz w:val="24"/>
          <w:szCs w:val="24"/>
        </w:rPr>
        <w:t xml:space="preserve">Еремеевского  сельсовета </w:t>
      </w:r>
      <w:r w:rsidRPr="00467522">
        <w:rPr>
          <w:sz w:val="24"/>
          <w:szCs w:val="24"/>
        </w:rPr>
        <w:t xml:space="preserve"> услугами учреждения культуры</w:t>
      </w:r>
      <w:r>
        <w:rPr>
          <w:sz w:val="24"/>
          <w:szCs w:val="24"/>
        </w:rPr>
        <w:t xml:space="preserve">, </w:t>
      </w:r>
      <w:r w:rsidRPr="00467522">
        <w:rPr>
          <w:sz w:val="24"/>
          <w:szCs w:val="24"/>
        </w:rPr>
        <w:t>создание условий для повышения качества работы учреждений культуры</w:t>
      </w:r>
      <w:r>
        <w:rPr>
          <w:sz w:val="24"/>
          <w:szCs w:val="24"/>
        </w:rPr>
        <w:t xml:space="preserve"> по</w:t>
      </w:r>
      <w:r w:rsidRPr="00467522">
        <w:rPr>
          <w:sz w:val="24"/>
          <w:szCs w:val="24"/>
        </w:rPr>
        <w:t xml:space="preserve"> пре</w:t>
      </w:r>
      <w:r>
        <w:rPr>
          <w:sz w:val="24"/>
          <w:szCs w:val="24"/>
        </w:rPr>
        <w:t>доставлению муниципальных услуг,</w:t>
      </w:r>
      <w:r w:rsidRPr="00467522">
        <w:rPr>
          <w:sz w:val="24"/>
          <w:szCs w:val="24"/>
        </w:rPr>
        <w:t>  привлечение населения к активному участию в культурной жизни</w:t>
      </w:r>
      <w:r>
        <w:rPr>
          <w:sz w:val="24"/>
          <w:szCs w:val="24"/>
        </w:rPr>
        <w:t>.</w:t>
      </w:r>
    </w:p>
    <w:p w:rsidR="00E447F0" w:rsidRPr="003D4DD0" w:rsidRDefault="00E447F0" w:rsidP="001325DD">
      <w:pPr>
        <w:widowControl/>
        <w:tabs>
          <w:tab w:val="left" w:pos="449"/>
          <w:tab w:val="left" w:pos="1088"/>
        </w:tabs>
        <w:autoSpaceDE w:val="0"/>
        <w:autoSpaceDN w:val="0"/>
        <w:jc w:val="both"/>
        <w:rPr>
          <w:sz w:val="24"/>
          <w:szCs w:val="24"/>
        </w:rPr>
      </w:pPr>
    </w:p>
    <w:p w:rsidR="00E447F0" w:rsidRDefault="00E447F0" w:rsidP="001325DD">
      <w:pPr>
        <w:autoSpaceDE w:val="0"/>
        <w:autoSpaceDN w:val="0"/>
        <w:adjustRightInd w:val="0"/>
        <w:ind w:right="-1" w:firstLine="426"/>
        <w:jc w:val="both"/>
        <w:rPr>
          <w:sz w:val="24"/>
          <w:szCs w:val="24"/>
        </w:rPr>
      </w:pPr>
      <w:hyperlink w:anchor="Par259" w:history="1">
        <w:r w:rsidRPr="00974307">
          <w:rPr>
            <w:sz w:val="24"/>
            <w:szCs w:val="24"/>
          </w:rPr>
          <w:t>Перечень</w:t>
        </w:r>
      </w:hyperlink>
      <w:r w:rsidRPr="00974307">
        <w:rPr>
          <w:sz w:val="24"/>
          <w:szCs w:val="24"/>
        </w:rPr>
        <w:t xml:space="preserve"> целевых показателей </w:t>
      </w:r>
      <w:r>
        <w:rPr>
          <w:sz w:val="24"/>
          <w:szCs w:val="24"/>
        </w:rPr>
        <w:t>М</w:t>
      </w:r>
      <w:r w:rsidRPr="00974307">
        <w:rPr>
          <w:sz w:val="24"/>
          <w:szCs w:val="24"/>
        </w:rPr>
        <w:t>униципальной пр</w:t>
      </w:r>
      <w:r>
        <w:rPr>
          <w:sz w:val="24"/>
          <w:szCs w:val="24"/>
        </w:rPr>
        <w:t>ограммы  приведен в приложении 1.</w:t>
      </w:r>
    </w:p>
    <w:p w:rsidR="00E447F0" w:rsidRPr="00974307" w:rsidRDefault="00E447F0" w:rsidP="001325DD">
      <w:pPr>
        <w:autoSpaceDE w:val="0"/>
        <w:autoSpaceDN w:val="0"/>
        <w:adjustRightInd w:val="0"/>
        <w:ind w:right="-1" w:firstLine="426"/>
        <w:jc w:val="both"/>
        <w:rPr>
          <w:sz w:val="24"/>
          <w:szCs w:val="24"/>
        </w:rPr>
      </w:pPr>
    </w:p>
    <w:p w:rsidR="00E447F0" w:rsidRPr="003D4DD0" w:rsidRDefault="00E447F0" w:rsidP="001325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  <w:r w:rsidRPr="003D4DD0">
        <w:rPr>
          <w:b/>
          <w:bCs/>
          <w:color w:val="000000"/>
          <w:sz w:val="24"/>
          <w:szCs w:val="24"/>
        </w:rPr>
        <w:t xml:space="preserve">3. Сроки и этапы реализации </w:t>
      </w:r>
      <w:r>
        <w:rPr>
          <w:b/>
          <w:bCs/>
          <w:color w:val="000000"/>
          <w:sz w:val="24"/>
          <w:szCs w:val="24"/>
        </w:rPr>
        <w:t>М</w:t>
      </w:r>
      <w:r w:rsidRPr="003D4DD0">
        <w:rPr>
          <w:b/>
          <w:bCs/>
          <w:color w:val="000000"/>
          <w:sz w:val="24"/>
          <w:szCs w:val="24"/>
        </w:rPr>
        <w:t>униципальной программы</w:t>
      </w:r>
    </w:p>
    <w:p w:rsidR="00E447F0" w:rsidRPr="003D4DD0" w:rsidRDefault="00E447F0" w:rsidP="001325DD">
      <w:pPr>
        <w:autoSpaceDE w:val="0"/>
        <w:autoSpaceDN w:val="0"/>
        <w:adjustRightInd w:val="0"/>
        <w:ind w:right="-1" w:firstLine="426"/>
        <w:jc w:val="both"/>
        <w:rPr>
          <w:color w:val="000000"/>
          <w:sz w:val="24"/>
          <w:szCs w:val="24"/>
        </w:rPr>
      </w:pPr>
    </w:p>
    <w:p w:rsidR="00E447F0" w:rsidRPr="003D4DD0" w:rsidRDefault="00E447F0" w:rsidP="001325DD">
      <w:pPr>
        <w:autoSpaceDE w:val="0"/>
        <w:autoSpaceDN w:val="0"/>
        <w:adjustRightInd w:val="0"/>
        <w:ind w:right="-1" w:firstLine="426"/>
        <w:jc w:val="both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 xml:space="preserve">Срок реализации </w:t>
      </w:r>
      <w:r>
        <w:rPr>
          <w:color w:val="000000"/>
          <w:sz w:val="24"/>
          <w:szCs w:val="24"/>
        </w:rPr>
        <w:t>М</w:t>
      </w:r>
      <w:r w:rsidRPr="003D4DD0">
        <w:rPr>
          <w:color w:val="000000"/>
          <w:sz w:val="24"/>
          <w:szCs w:val="24"/>
        </w:rPr>
        <w:t>униципал</w:t>
      </w:r>
      <w:r>
        <w:rPr>
          <w:color w:val="000000"/>
          <w:sz w:val="24"/>
          <w:szCs w:val="24"/>
        </w:rPr>
        <w:t>ьной программы – 2021-2023 годы без разделения на этапы.</w:t>
      </w:r>
    </w:p>
    <w:p w:rsidR="00E447F0" w:rsidRPr="003D4DD0" w:rsidRDefault="00E447F0" w:rsidP="001325DD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</w:p>
    <w:p w:rsidR="00E447F0" w:rsidRPr="003D4DD0" w:rsidRDefault="00E447F0" w:rsidP="001325DD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3D4DD0">
        <w:rPr>
          <w:b/>
          <w:bCs/>
          <w:sz w:val="24"/>
          <w:szCs w:val="24"/>
        </w:rPr>
        <w:t>4. Основные меры правового регулирования, направленные</w:t>
      </w:r>
    </w:p>
    <w:p w:rsidR="00E447F0" w:rsidRPr="003D4DD0" w:rsidRDefault="00E447F0" w:rsidP="001325DD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3D4DD0">
        <w:rPr>
          <w:b/>
          <w:bCs/>
          <w:sz w:val="24"/>
          <w:szCs w:val="24"/>
        </w:rPr>
        <w:t xml:space="preserve">на достижение целевых показателей </w:t>
      </w:r>
      <w:r>
        <w:rPr>
          <w:b/>
          <w:bCs/>
          <w:sz w:val="24"/>
          <w:szCs w:val="24"/>
        </w:rPr>
        <w:t>М</w:t>
      </w:r>
      <w:r w:rsidRPr="003D4DD0">
        <w:rPr>
          <w:b/>
          <w:bCs/>
          <w:sz w:val="24"/>
          <w:szCs w:val="24"/>
        </w:rPr>
        <w:t>униципальной программы</w:t>
      </w:r>
    </w:p>
    <w:p w:rsidR="00E447F0" w:rsidRPr="003D4DD0" w:rsidRDefault="00E447F0" w:rsidP="001325DD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E447F0" w:rsidRDefault="00E447F0" w:rsidP="001325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Сведения об основных мерах правового регулирования в сфере реализации </w:t>
      </w:r>
      <w:r>
        <w:rPr>
          <w:sz w:val="24"/>
          <w:szCs w:val="24"/>
        </w:rPr>
        <w:t>М</w:t>
      </w:r>
      <w:r w:rsidRPr="003D4DD0">
        <w:rPr>
          <w:sz w:val="24"/>
          <w:szCs w:val="24"/>
        </w:rPr>
        <w:t xml:space="preserve">униципальной программы </w:t>
      </w:r>
      <w:r>
        <w:rPr>
          <w:sz w:val="24"/>
          <w:szCs w:val="24"/>
        </w:rPr>
        <w:t>Еремеевского  сельсовета приведены в приложении  2.</w:t>
      </w:r>
    </w:p>
    <w:p w:rsidR="00E447F0" w:rsidRPr="003D4DD0" w:rsidRDefault="00E447F0" w:rsidP="001325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447F0" w:rsidRDefault="00E447F0" w:rsidP="001325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 w:rsidRPr="003D4DD0">
        <w:rPr>
          <w:b/>
          <w:bCs/>
          <w:color w:val="000000"/>
          <w:sz w:val="24"/>
          <w:szCs w:val="24"/>
        </w:rPr>
        <w:t xml:space="preserve"> 5. Ресурсное обеспечение реализации </w:t>
      </w:r>
      <w:r>
        <w:rPr>
          <w:b/>
          <w:bCs/>
          <w:color w:val="000000"/>
          <w:sz w:val="24"/>
          <w:szCs w:val="24"/>
        </w:rPr>
        <w:t xml:space="preserve"> М</w:t>
      </w:r>
      <w:r w:rsidRPr="003D4DD0">
        <w:rPr>
          <w:b/>
          <w:bCs/>
          <w:color w:val="000000"/>
          <w:sz w:val="24"/>
          <w:szCs w:val="24"/>
        </w:rPr>
        <w:t>униципальной программы</w:t>
      </w:r>
    </w:p>
    <w:p w:rsidR="00E447F0" w:rsidRDefault="00E447F0" w:rsidP="001325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</w:p>
    <w:p w:rsidR="00E447F0" w:rsidRDefault="00E447F0" w:rsidP="001325DD">
      <w:pPr>
        <w:autoSpaceDE w:val="0"/>
        <w:autoSpaceDN w:val="0"/>
        <w:adjustRightInd w:val="0"/>
        <w:ind w:right="-1" w:firstLine="426"/>
        <w:rPr>
          <w:color w:val="000000"/>
          <w:sz w:val="24"/>
          <w:szCs w:val="24"/>
        </w:rPr>
      </w:pPr>
      <w:r w:rsidRPr="00A21DFE">
        <w:rPr>
          <w:color w:val="000000"/>
          <w:sz w:val="24"/>
          <w:szCs w:val="24"/>
        </w:rPr>
        <w:t xml:space="preserve">Реализация </w:t>
      </w:r>
      <w:r>
        <w:rPr>
          <w:color w:val="000000"/>
          <w:sz w:val="24"/>
          <w:szCs w:val="24"/>
        </w:rPr>
        <w:t xml:space="preserve"> Муниципальной программы осуществляется за счет бюджета Еремеевского  сельсовета.</w:t>
      </w:r>
    </w:p>
    <w:p w:rsidR="00E447F0" w:rsidRPr="002546E0" w:rsidRDefault="00E447F0" w:rsidP="001325DD">
      <w:pPr>
        <w:autoSpaceDE w:val="0"/>
        <w:autoSpaceDN w:val="0"/>
        <w:adjustRightInd w:val="0"/>
        <w:ind w:right="-1" w:firstLine="4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Общий объем финансирования Муниципальной программы составляет  6096,8</w:t>
      </w:r>
      <w:r w:rsidRPr="005F3B30">
        <w:rPr>
          <w:sz w:val="24"/>
          <w:szCs w:val="24"/>
        </w:rPr>
        <w:t xml:space="preserve"> </w:t>
      </w:r>
      <w:r w:rsidRPr="002546E0">
        <w:rPr>
          <w:color w:val="000000"/>
          <w:sz w:val="24"/>
          <w:szCs w:val="24"/>
        </w:rPr>
        <w:t xml:space="preserve">  тыс.рублей, в том числе:</w:t>
      </w:r>
    </w:p>
    <w:p w:rsidR="00E447F0" w:rsidRPr="002546E0" w:rsidRDefault="00E447F0" w:rsidP="001325DD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</w:t>
      </w:r>
      <w:r w:rsidRPr="002546E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2203,5</w:t>
      </w:r>
      <w:r w:rsidRPr="002546E0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E447F0" w:rsidRPr="002546E0" w:rsidRDefault="00E447F0" w:rsidP="001325DD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</w:t>
      </w:r>
      <w:r w:rsidRPr="002546E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1940,3</w:t>
      </w:r>
      <w:r w:rsidRPr="002546E0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E447F0" w:rsidRDefault="00E447F0" w:rsidP="001325DD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2023</w:t>
      </w:r>
      <w:r w:rsidRPr="002546E0">
        <w:rPr>
          <w:sz w:val="24"/>
          <w:szCs w:val="24"/>
        </w:rPr>
        <w:t xml:space="preserve">- </w:t>
      </w:r>
      <w:r>
        <w:rPr>
          <w:sz w:val="24"/>
          <w:szCs w:val="24"/>
        </w:rPr>
        <w:t>1953,0</w:t>
      </w:r>
      <w:r w:rsidRPr="002546E0">
        <w:rPr>
          <w:sz w:val="24"/>
          <w:szCs w:val="24"/>
        </w:rPr>
        <w:t xml:space="preserve"> тыс. руб.</w:t>
      </w:r>
    </w:p>
    <w:p w:rsidR="00E447F0" w:rsidRDefault="00E447F0" w:rsidP="001325DD">
      <w:pPr>
        <w:autoSpaceDE w:val="0"/>
        <w:autoSpaceDN w:val="0"/>
        <w:adjustRightInd w:val="0"/>
        <w:ind w:right="-1" w:firstLine="426"/>
        <w:jc w:val="both"/>
        <w:rPr>
          <w:color w:val="000000"/>
          <w:sz w:val="24"/>
          <w:szCs w:val="24"/>
        </w:rPr>
      </w:pPr>
    </w:p>
    <w:p w:rsidR="00E447F0" w:rsidRDefault="00E447F0" w:rsidP="001325DD">
      <w:pPr>
        <w:autoSpaceDE w:val="0"/>
        <w:autoSpaceDN w:val="0"/>
        <w:adjustRightInd w:val="0"/>
        <w:ind w:right="-1" w:firstLine="426"/>
        <w:jc w:val="both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 xml:space="preserve">Ресурсное </w:t>
      </w:r>
      <w:hyperlink w:anchor="Par417" w:history="1">
        <w:r w:rsidRPr="003D4DD0">
          <w:rPr>
            <w:color w:val="000000"/>
            <w:sz w:val="24"/>
            <w:szCs w:val="24"/>
          </w:rPr>
          <w:t>обеспечение</w:t>
        </w:r>
      </w:hyperlink>
      <w:r w:rsidRPr="003D4DD0">
        <w:rPr>
          <w:color w:val="000000"/>
          <w:sz w:val="24"/>
          <w:szCs w:val="24"/>
        </w:rPr>
        <w:t xml:space="preserve"> реализации </w:t>
      </w:r>
      <w:r>
        <w:rPr>
          <w:color w:val="000000"/>
          <w:sz w:val="24"/>
          <w:szCs w:val="24"/>
        </w:rPr>
        <w:t>М</w:t>
      </w:r>
      <w:r w:rsidRPr="003D4DD0">
        <w:rPr>
          <w:color w:val="000000"/>
          <w:sz w:val="24"/>
          <w:szCs w:val="24"/>
        </w:rPr>
        <w:t>униципальной программы за счет всех источников финансирования пр</w:t>
      </w:r>
      <w:r>
        <w:rPr>
          <w:color w:val="000000"/>
          <w:sz w:val="24"/>
          <w:szCs w:val="24"/>
        </w:rPr>
        <w:t>едставлено в приложении 3.</w:t>
      </w:r>
    </w:p>
    <w:p w:rsidR="00E447F0" w:rsidRDefault="00E447F0" w:rsidP="001325DD">
      <w:pPr>
        <w:autoSpaceDE w:val="0"/>
        <w:autoSpaceDN w:val="0"/>
        <w:adjustRightInd w:val="0"/>
        <w:ind w:right="-1" w:firstLine="426"/>
        <w:jc w:val="both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 xml:space="preserve">Ресурсное </w:t>
      </w:r>
      <w:hyperlink w:anchor="Par417" w:history="1">
        <w:r w:rsidRPr="003D4DD0">
          <w:rPr>
            <w:color w:val="000000"/>
            <w:sz w:val="24"/>
            <w:szCs w:val="24"/>
          </w:rPr>
          <w:t>обеспечение</w:t>
        </w:r>
      </w:hyperlink>
      <w:r w:rsidRPr="003D4DD0">
        <w:rPr>
          <w:color w:val="000000"/>
          <w:sz w:val="24"/>
          <w:szCs w:val="24"/>
        </w:rPr>
        <w:t xml:space="preserve"> реализации </w:t>
      </w:r>
      <w:r>
        <w:rPr>
          <w:color w:val="000000"/>
          <w:sz w:val="24"/>
          <w:szCs w:val="24"/>
        </w:rPr>
        <w:t>М</w:t>
      </w:r>
      <w:r w:rsidRPr="003D4DD0">
        <w:rPr>
          <w:color w:val="000000"/>
          <w:sz w:val="24"/>
          <w:szCs w:val="24"/>
        </w:rPr>
        <w:t xml:space="preserve">униципальной программы за счет </w:t>
      </w:r>
      <w:r>
        <w:rPr>
          <w:color w:val="000000"/>
          <w:sz w:val="24"/>
          <w:szCs w:val="24"/>
        </w:rPr>
        <w:t xml:space="preserve"> средств бюджета Еремеевского  сельсовета  </w:t>
      </w:r>
      <w:r w:rsidRPr="003D4DD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представлено в приложении 4.</w:t>
      </w:r>
    </w:p>
    <w:p w:rsidR="00E447F0" w:rsidRDefault="00E447F0" w:rsidP="001325DD">
      <w:pPr>
        <w:autoSpaceDE w:val="0"/>
        <w:autoSpaceDN w:val="0"/>
        <w:adjustRightInd w:val="0"/>
        <w:ind w:right="-1" w:firstLine="426"/>
        <w:jc w:val="both"/>
        <w:rPr>
          <w:color w:val="000000"/>
          <w:sz w:val="24"/>
          <w:szCs w:val="24"/>
        </w:rPr>
      </w:pPr>
    </w:p>
    <w:p w:rsidR="00E447F0" w:rsidRDefault="00E447F0" w:rsidP="001325DD">
      <w:pPr>
        <w:autoSpaceDE w:val="0"/>
        <w:autoSpaceDN w:val="0"/>
        <w:adjustRightInd w:val="0"/>
        <w:ind w:right="-1"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Мероприятия по реализации Муниципальной программы представлены в приложении 5.</w:t>
      </w:r>
    </w:p>
    <w:p w:rsidR="00E447F0" w:rsidRPr="003D4DD0" w:rsidRDefault="00E447F0" w:rsidP="001325DD">
      <w:pPr>
        <w:autoSpaceDE w:val="0"/>
        <w:autoSpaceDN w:val="0"/>
        <w:adjustRightInd w:val="0"/>
        <w:ind w:right="-1" w:firstLine="426"/>
        <w:jc w:val="both"/>
        <w:rPr>
          <w:b/>
          <w:bCs/>
          <w:color w:val="000000"/>
          <w:sz w:val="24"/>
          <w:szCs w:val="24"/>
        </w:rPr>
      </w:pPr>
    </w:p>
    <w:p w:rsidR="00E447F0" w:rsidRPr="003D4DD0" w:rsidRDefault="00E447F0" w:rsidP="001325DD">
      <w:pPr>
        <w:autoSpaceDE w:val="0"/>
        <w:autoSpaceDN w:val="0"/>
        <w:adjustRightInd w:val="0"/>
        <w:ind w:right="-1" w:firstLine="426"/>
        <w:jc w:val="both"/>
        <w:rPr>
          <w:b/>
          <w:bCs/>
          <w:color w:val="000000"/>
          <w:sz w:val="24"/>
          <w:szCs w:val="24"/>
        </w:rPr>
      </w:pPr>
    </w:p>
    <w:p w:rsidR="00E447F0" w:rsidRDefault="00E447F0" w:rsidP="000A3FED">
      <w:pPr>
        <w:autoSpaceDE w:val="0"/>
        <w:autoSpaceDN w:val="0"/>
        <w:adjustRightInd w:val="0"/>
        <w:jc w:val="right"/>
        <w:outlineLvl w:val="1"/>
        <w:rPr>
          <w:color w:val="000000"/>
          <w:sz w:val="24"/>
          <w:szCs w:val="24"/>
        </w:rPr>
        <w:sectPr w:rsidR="00E447F0" w:rsidSect="00000A46">
          <w:footerReference w:type="default" r:id="rId9"/>
          <w:endnotePr>
            <w:numFmt w:val="decimal"/>
          </w:endnotePr>
          <w:pgSz w:w="11906" w:h="16838" w:code="9"/>
          <w:pgMar w:top="567" w:right="506" w:bottom="567" w:left="800" w:header="720" w:footer="720" w:gutter="0"/>
          <w:pgNumType w:start="1"/>
          <w:cols w:space="720"/>
          <w:titlePg/>
          <w:docGrid w:linePitch="272"/>
        </w:sectPr>
      </w:pPr>
    </w:p>
    <w:p w:rsidR="00E447F0" w:rsidRPr="003D4DD0" w:rsidRDefault="00E447F0" w:rsidP="001325DD">
      <w:pPr>
        <w:autoSpaceDE w:val="0"/>
        <w:autoSpaceDN w:val="0"/>
        <w:adjustRightInd w:val="0"/>
        <w:jc w:val="right"/>
        <w:outlineLvl w:val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Приложение </w:t>
      </w:r>
      <w:r w:rsidRPr="003D4DD0">
        <w:rPr>
          <w:color w:val="000000"/>
          <w:sz w:val="24"/>
          <w:szCs w:val="24"/>
        </w:rPr>
        <w:t xml:space="preserve"> 1</w:t>
      </w:r>
    </w:p>
    <w:p w:rsidR="00E447F0" w:rsidRPr="00CF33A4" w:rsidRDefault="00E447F0" w:rsidP="001325D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F33A4">
        <w:rPr>
          <w:b/>
          <w:bCs/>
          <w:color w:val="000000"/>
          <w:sz w:val="24"/>
          <w:szCs w:val="24"/>
        </w:rPr>
        <w:t>П</w:t>
      </w:r>
      <w:r>
        <w:rPr>
          <w:b/>
          <w:bCs/>
          <w:color w:val="000000"/>
          <w:sz w:val="24"/>
          <w:szCs w:val="24"/>
        </w:rPr>
        <w:t>еречень</w:t>
      </w:r>
    </w:p>
    <w:p w:rsidR="00E447F0" w:rsidRPr="00CF33A4" w:rsidRDefault="00E447F0" w:rsidP="001325D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F33A4">
        <w:rPr>
          <w:b/>
          <w:bCs/>
          <w:color w:val="000000"/>
          <w:sz w:val="24"/>
          <w:szCs w:val="24"/>
        </w:rPr>
        <w:t>целевых показателей муниципальной программы</w:t>
      </w:r>
    </w:p>
    <w:p w:rsidR="00E447F0" w:rsidRPr="00CF33A4" w:rsidRDefault="00E447F0" w:rsidP="001325D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Еремеевского </w:t>
      </w:r>
      <w:r w:rsidRPr="00CF33A4">
        <w:rPr>
          <w:b/>
          <w:bCs/>
          <w:color w:val="000000"/>
          <w:sz w:val="24"/>
          <w:szCs w:val="24"/>
        </w:rPr>
        <w:t xml:space="preserve"> сельсовета Сосновоборского района Пензенской  области</w:t>
      </w:r>
    </w:p>
    <w:p w:rsidR="00E447F0" w:rsidRPr="00CF33A4" w:rsidRDefault="00E447F0" w:rsidP="001325D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u w:val="single"/>
        </w:rPr>
      </w:pPr>
      <w:r w:rsidRPr="00CF33A4">
        <w:rPr>
          <w:b/>
          <w:bCs/>
          <w:color w:val="000000"/>
          <w:sz w:val="24"/>
          <w:szCs w:val="24"/>
          <w:u w:val="single"/>
        </w:rPr>
        <w:t xml:space="preserve">" Развитие муниципального управления в </w:t>
      </w:r>
      <w:r>
        <w:rPr>
          <w:b/>
          <w:bCs/>
          <w:color w:val="000000"/>
          <w:sz w:val="24"/>
          <w:szCs w:val="24"/>
          <w:u w:val="single"/>
        </w:rPr>
        <w:t>Еремеевском</w:t>
      </w:r>
      <w:r w:rsidRPr="00CF33A4">
        <w:rPr>
          <w:b/>
          <w:bCs/>
          <w:color w:val="000000"/>
          <w:sz w:val="24"/>
          <w:szCs w:val="24"/>
          <w:u w:val="single"/>
        </w:rPr>
        <w:t xml:space="preserve"> сельсовете Сосновоборского района Пензенской области</w:t>
      </w:r>
    </w:p>
    <w:p w:rsidR="00E447F0" w:rsidRPr="00CF33A4" w:rsidRDefault="00E447F0" w:rsidP="001325D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u w:val="single"/>
        </w:rPr>
      </w:pPr>
      <w:r w:rsidRPr="00CF33A4">
        <w:rPr>
          <w:b/>
          <w:bCs/>
          <w:color w:val="000000"/>
          <w:sz w:val="24"/>
          <w:szCs w:val="24"/>
          <w:u w:val="single"/>
        </w:rPr>
        <w:t xml:space="preserve"> на </w:t>
      </w:r>
      <w:r>
        <w:rPr>
          <w:b/>
          <w:bCs/>
          <w:color w:val="000000"/>
          <w:sz w:val="24"/>
          <w:szCs w:val="24"/>
          <w:u w:val="single"/>
        </w:rPr>
        <w:t>2021</w:t>
      </w:r>
      <w:r w:rsidRPr="00CF33A4">
        <w:rPr>
          <w:b/>
          <w:bCs/>
          <w:color w:val="000000"/>
          <w:sz w:val="24"/>
          <w:szCs w:val="24"/>
          <w:u w:val="single"/>
        </w:rPr>
        <w:t>-202</w:t>
      </w:r>
      <w:r>
        <w:rPr>
          <w:b/>
          <w:bCs/>
          <w:color w:val="000000"/>
          <w:sz w:val="24"/>
          <w:szCs w:val="24"/>
          <w:u w:val="single"/>
        </w:rPr>
        <w:t>3</w:t>
      </w:r>
      <w:r w:rsidRPr="00CF33A4">
        <w:rPr>
          <w:b/>
          <w:bCs/>
          <w:color w:val="000000"/>
          <w:sz w:val="24"/>
          <w:szCs w:val="24"/>
          <w:u w:val="single"/>
        </w:rPr>
        <w:t xml:space="preserve"> годы"</w:t>
      </w:r>
    </w:p>
    <w:p w:rsidR="00E447F0" w:rsidRPr="003D4DD0" w:rsidRDefault="00E447F0" w:rsidP="001325DD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>(указать наименование муниципальной программы)</w:t>
      </w:r>
    </w:p>
    <w:tbl>
      <w:tblPr>
        <w:tblW w:w="15350" w:type="dxa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4820"/>
        <w:gridCol w:w="971"/>
        <w:gridCol w:w="20"/>
        <w:gridCol w:w="1210"/>
        <w:gridCol w:w="1910"/>
        <w:gridCol w:w="35"/>
        <w:gridCol w:w="5809"/>
        <w:gridCol w:w="8"/>
      </w:tblGrid>
      <w:tr w:rsidR="00E447F0" w:rsidRPr="003D4DD0">
        <w:trPr>
          <w:trHeight w:val="76"/>
          <w:tblCellSpacing w:w="5" w:type="nil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Ответственный исполнитель    </w:t>
            </w:r>
          </w:p>
        </w:tc>
        <w:tc>
          <w:tcPr>
            <w:tcW w:w="99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Глава администрации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Еремеевского  сельсовета </w:t>
            </w:r>
          </w:p>
          <w:p w:rsidR="00E447F0" w:rsidRPr="003D4DD0" w:rsidRDefault="00E447F0" w:rsidP="00C07B21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Сосновоборского района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Пензенской области</w:t>
            </w:r>
          </w:p>
        </w:tc>
      </w:tr>
      <w:tr w:rsidR="00E447F0" w:rsidRPr="003D4DD0">
        <w:trPr>
          <w:trHeight w:val="191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п\п</w:t>
            </w:r>
          </w:p>
        </w:tc>
        <w:tc>
          <w:tcPr>
            <w:tcW w:w="482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целевого 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    показателя</w:t>
            </w:r>
          </w:p>
        </w:tc>
        <w:tc>
          <w:tcPr>
            <w:tcW w:w="97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ца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измерения</w:t>
            </w:r>
          </w:p>
        </w:tc>
        <w:tc>
          <w:tcPr>
            <w:tcW w:w="899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Значения целевых показателей    </w:t>
            </w:r>
          </w:p>
        </w:tc>
      </w:tr>
      <w:tr w:rsidR="00E447F0" w:rsidRPr="003D4DD0">
        <w:trPr>
          <w:trHeight w:val="76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8460B0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19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58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8460B0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</w:tc>
      </w:tr>
      <w:tr w:rsidR="00E447F0" w:rsidRPr="003D4DD0">
        <w:trPr>
          <w:trHeight w:val="76"/>
          <w:tblCellSpacing w:w="5" w:type="nil"/>
        </w:trPr>
        <w:tc>
          <w:tcPr>
            <w:tcW w:w="1535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Муниципальная программа «Развитие муниципального управления в</w:t>
            </w:r>
          </w:p>
          <w:p w:rsidR="00E447F0" w:rsidRPr="003D4DD0" w:rsidRDefault="00E447F0" w:rsidP="00A0705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Еремеевском</w:t>
            </w:r>
            <w:r w:rsidRPr="003D4DD0">
              <w:rPr>
                <w:color w:val="000000"/>
                <w:sz w:val="24"/>
                <w:szCs w:val="24"/>
              </w:rPr>
              <w:t xml:space="preserve"> сельсовете </w:t>
            </w:r>
            <w:r>
              <w:rPr>
                <w:color w:val="000000"/>
                <w:sz w:val="24"/>
                <w:szCs w:val="24"/>
              </w:rPr>
              <w:t>Сосновоборского</w:t>
            </w:r>
            <w:r w:rsidRPr="003D4DD0">
              <w:rPr>
                <w:color w:val="000000"/>
                <w:sz w:val="24"/>
                <w:szCs w:val="24"/>
              </w:rPr>
              <w:t xml:space="preserve"> района</w:t>
            </w:r>
          </w:p>
          <w:p w:rsidR="00E447F0" w:rsidRPr="003D4DD0" w:rsidRDefault="00E447F0" w:rsidP="00A0705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Пензенской области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  <w:r w:rsidRPr="00FD4F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D4F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годы»</w:t>
            </w:r>
          </w:p>
        </w:tc>
      </w:tr>
      <w:tr w:rsidR="00E447F0" w:rsidRPr="003D4DD0">
        <w:trPr>
          <w:trHeight w:val="76"/>
          <w:tblCellSpacing w:w="5" w:type="nil"/>
        </w:trPr>
        <w:tc>
          <w:tcPr>
            <w:tcW w:w="1535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1 (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муниципальной службы в</w:t>
            </w:r>
          </w:p>
          <w:p w:rsidR="00E447F0" w:rsidRDefault="00E447F0" w:rsidP="00A0705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Еремеевском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Сосновоборского района Пензенской области на</w:t>
            </w:r>
          </w:p>
          <w:p w:rsidR="00E447F0" w:rsidRPr="003D4DD0" w:rsidRDefault="00E447F0" w:rsidP="00414E30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  <w:r w:rsidRPr="00FD4F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D4F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447F0" w:rsidRPr="003D4DD0">
        <w:trPr>
          <w:trHeight w:val="76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Своевременная и в полном объеме оплата труда главы администрации, сотрудников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, органов, наделенных отдельными государственными полномочиями</w:t>
            </w: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8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E447F0" w:rsidRPr="003D4DD0">
        <w:trPr>
          <w:trHeight w:val="76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Своевременная оплата расходов на услуги связи, транспортные и коммунальные услуги, другие услуги сотрудниками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, органами, наделенными отдельными государственными полномочиями от необходимых объемов</w:t>
            </w: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8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E447F0" w:rsidRPr="003D4DD0">
        <w:trPr>
          <w:trHeight w:val="76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Обеспечение необходимыми основными средствами, мягким  инвентарем, материальными запасами.</w:t>
            </w: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8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E447F0" w:rsidRPr="003D4DD0">
        <w:trPr>
          <w:trHeight w:val="76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Обеспечение уровня дополнительного образования муниципальных служащих в % к предыдущему году</w:t>
            </w: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8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447F0" w:rsidRPr="003D4DD0">
        <w:trPr>
          <w:trHeight w:val="76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Сокращение количества обращений граждан по вопросам неправомерных действий органов местного самоуправления в % к предыдущему году</w:t>
            </w: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447F0" w:rsidRPr="003D4DD0">
        <w:trPr>
          <w:trHeight w:val="59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Увеличение  удовлетворенности населения деятельностью органов местного самоуправления в рамках исполнения Указа Президента Российской Федерации от 28.04.2008 № 607 «Об оценке эффективности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D4DD0">
              <w:rPr>
                <w:color w:val="000000"/>
                <w:sz w:val="24"/>
                <w:szCs w:val="24"/>
              </w:rPr>
              <w:t xml:space="preserve"> деятельности органов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D4DD0">
              <w:rPr>
                <w:color w:val="000000"/>
                <w:sz w:val="24"/>
                <w:szCs w:val="24"/>
              </w:rPr>
              <w:t>местного самоуправления городских округов и муниципальных районов» (с последующими изменениями), в % к предыдущему году</w:t>
            </w: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2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8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1</w:t>
            </w:r>
          </w:p>
        </w:tc>
      </w:tr>
      <w:tr w:rsidR="00E447F0" w:rsidRPr="003D4DD0">
        <w:trPr>
          <w:trHeight w:val="59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Сокращение актов прокурорского реагирования в % к предыдущему году</w:t>
            </w: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2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8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447F0" w:rsidRPr="003D4DD0">
        <w:trPr>
          <w:trHeight w:val="76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учреждений бюджетной сферы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Еремеевского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с участием  </w:t>
            </w:r>
            <w:r w:rsidRPr="00673D38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прошедших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обязательные энергетические обследования и энергетичес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кую паспортизацию</w:t>
            </w: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3D4DD0">
        <w:trPr>
          <w:trHeight w:val="7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уличного освещения  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5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E447F0" w:rsidRPr="003D4DD0">
        <w:trPr>
          <w:trHeight w:val="7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Ликвидация  несанкционированных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br/>
              <w:t>свалок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447F0" w:rsidRPr="003D4DD0">
        <w:trPr>
          <w:trHeight w:val="7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негативного воздействия отходов на окружающую среду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</w:tr>
      <w:tr w:rsidR="00E447F0" w:rsidRPr="003D4DD0">
        <w:trPr>
          <w:trHeight w:val="7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подачи питьевой воды населению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E447F0" w:rsidRPr="003D4DD0">
        <w:trPr>
          <w:trHeight w:val="7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Снижение износа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водопроводных  сетей 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E447F0" w:rsidRPr="003D4DD0">
        <w:trPr>
          <w:trHeight w:val="7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параметров качества питьевой воды установленным нормативам СанПиН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447F0" w:rsidRPr="003D4DD0">
        <w:trPr>
          <w:trHeight w:val="7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Вовлечение в хозяйственный оборот объектов муниципального имущества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widowControl/>
              <w:jc w:val="center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25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widowControl/>
              <w:jc w:val="center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25</w:t>
            </w:r>
          </w:p>
        </w:tc>
        <w:tc>
          <w:tcPr>
            <w:tcW w:w="5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widowControl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30</w:t>
            </w:r>
          </w:p>
        </w:tc>
      </w:tr>
      <w:tr w:rsidR="00E447F0" w:rsidRPr="003D4DD0">
        <w:trPr>
          <w:trHeight w:val="7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Сокращение расходов бюджета на содержание муниципального имущества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E447F0" w:rsidRPr="003D4DD0">
        <w:trPr>
          <w:trHeight w:val="7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Повышение доходов бюджета от использования муниципального имущества.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widowControl/>
              <w:jc w:val="center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4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widowControl/>
              <w:jc w:val="center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5</w:t>
            </w:r>
          </w:p>
        </w:tc>
        <w:tc>
          <w:tcPr>
            <w:tcW w:w="5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widowControl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5</w:t>
            </w:r>
          </w:p>
        </w:tc>
      </w:tr>
      <w:tr w:rsidR="00E447F0" w:rsidRPr="003D4DD0">
        <w:trPr>
          <w:trHeight w:val="7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Содержание  автомобильных дорог общего пользования местного значения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км.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5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</w:tr>
      <w:tr w:rsidR="00E447F0" w:rsidRPr="003D4DD0">
        <w:trPr>
          <w:trHeight w:val="7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Доля построенных (реконструированных) дорог в % к предыдущему году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jc w:val="both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%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jc w:val="both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100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jc w:val="both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100</w:t>
            </w:r>
          </w:p>
        </w:tc>
        <w:tc>
          <w:tcPr>
            <w:tcW w:w="5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jc w:val="both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100</w:t>
            </w:r>
          </w:p>
        </w:tc>
      </w:tr>
      <w:tr w:rsidR="00E447F0" w:rsidRPr="003D4DD0">
        <w:trPr>
          <w:trHeight w:val="7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9789E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9789E">
              <w:rPr>
                <w:rFonts w:ascii="Times New Roman" w:hAnsi="Times New Roman" w:cs="Times New Roman"/>
                <w:sz w:val="24"/>
                <w:szCs w:val="24"/>
              </w:rPr>
              <w:t>Усиление антитеррористической защищенности объектов социальной сферы и мест массового пребывания людей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jc w:val="both"/>
              <w:rPr>
                <w:sz w:val="24"/>
                <w:szCs w:val="24"/>
              </w:rPr>
            </w:pPr>
          </w:p>
        </w:tc>
      </w:tr>
      <w:tr w:rsidR="00E447F0" w:rsidRPr="003D4DD0">
        <w:trPr>
          <w:trHeight w:val="7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9789E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9789E">
              <w:rPr>
                <w:rFonts w:ascii="Times New Roman" w:hAnsi="Times New Roman" w:cs="Times New Roman"/>
                <w:sz w:val="24"/>
                <w:szCs w:val="24"/>
              </w:rPr>
              <w:t>ривлечение граждан, общественных организаций, средств массовой информации для обеспечения максимальной эффективности деятельности по профилактике терроризма и экстремизма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jc w:val="both"/>
              <w:rPr>
                <w:sz w:val="24"/>
                <w:szCs w:val="24"/>
              </w:rPr>
            </w:pPr>
          </w:p>
        </w:tc>
      </w:tr>
      <w:tr w:rsidR="00E447F0" w:rsidRPr="003D4DD0">
        <w:trPr>
          <w:gridAfter w:val="1"/>
          <w:wAfter w:w="8" w:type="dxa"/>
          <w:trHeight w:val="412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E447F0" w:rsidRPr="00D4364B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D4364B" w:rsidRDefault="00E447F0" w:rsidP="00A0705B">
            <w:pPr>
              <w:widowControl/>
              <w:rPr>
                <w:color w:val="000000"/>
                <w:sz w:val="24"/>
                <w:szCs w:val="24"/>
              </w:rPr>
            </w:pPr>
            <w:r w:rsidRPr="00F327FB">
              <w:rPr>
                <w:sz w:val="24"/>
                <w:szCs w:val="24"/>
              </w:rPr>
              <w:t>Снижение количества пожаров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%</w:t>
            </w:r>
          </w:p>
          <w:p w:rsidR="00E447F0" w:rsidRDefault="00E447F0" w:rsidP="00A0705B">
            <w:pPr>
              <w:widowControl/>
              <w:rPr>
                <w:color w:val="000000"/>
                <w:sz w:val="24"/>
                <w:szCs w:val="24"/>
              </w:rPr>
            </w:pPr>
          </w:p>
          <w:p w:rsidR="00E447F0" w:rsidRPr="00D4364B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widowControl/>
              <w:rPr>
                <w:color w:val="000000"/>
                <w:sz w:val="24"/>
                <w:szCs w:val="24"/>
              </w:rPr>
            </w:pPr>
          </w:p>
          <w:p w:rsidR="00E447F0" w:rsidRDefault="00E447F0" w:rsidP="00A0705B">
            <w:pPr>
              <w:widowControl/>
              <w:rPr>
                <w:color w:val="000000"/>
                <w:sz w:val="24"/>
                <w:szCs w:val="24"/>
              </w:rPr>
            </w:pPr>
          </w:p>
          <w:p w:rsidR="00E447F0" w:rsidRPr="00D4364B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widowControl/>
              <w:rPr>
                <w:color w:val="000000"/>
                <w:sz w:val="24"/>
                <w:szCs w:val="24"/>
              </w:rPr>
            </w:pPr>
          </w:p>
          <w:p w:rsidR="00E447F0" w:rsidRDefault="00E447F0" w:rsidP="00A0705B">
            <w:pPr>
              <w:widowControl/>
              <w:rPr>
                <w:color w:val="000000"/>
                <w:sz w:val="24"/>
                <w:szCs w:val="24"/>
              </w:rPr>
            </w:pPr>
          </w:p>
          <w:p w:rsidR="00E447F0" w:rsidRPr="00D4364B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widowControl/>
            </w:pPr>
          </w:p>
        </w:tc>
      </w:tr>
      <w:tr w:rsidR="00E447F0" w:rsidRPr="003D4DD0">
        <w:trPr>
          <w:gridAfter w:val="1"/>
          <w:wAfter w:w="8" w:type="dxa"/>
          <w:trHeight w:val="281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F327FB">
              <w:rPr>
                <w:sz w:val="24"/>
                <w:szCs w:val="24"/>
              </w:rPr>
              <w:t>величение количества спасенных людей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58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widowControl/>
            </w:pPr>
          </w:p>
        </w:tc>
      </w:tr>
      <w:tr w:rsidR="00E447F0" w:rsidRPr="003D4DD0">
        <w:trPr>
          <w:gridAfter w:val="1"/>
          <w:wAfter w:w="8" w:type="dxa"/>
          <w:trHeight w:val="509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Своевременная и в полном объеме оплата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работников культуры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8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widowControl/>
            </w:pPr>
            <w:r>
              <w:t>100</w:t>
            </w:r>
          </w:p>
        </w:tc>
      </w:tr>
      <w:tr w:rsidR="00E447F0" w:rsidRPr="003D4DD0">
        <w:trPr>
          <w:gridAfter w:val="1"/>
          <w:wAfter w:w="8" w:type="dxa"/>
          <w:trHeight w:val="509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Своевременная оплата расходов на услуги связи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8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widowControl/>
            </w:pPr>
          </w:p>
        </w:tc>
      </w:tr>
      <w:tr w:rsidR="00E447F0" w:rsidRPr="003D4DD0">
        <w:trPr>
          <w:gridAfter w:val="1"/>
          <w:wAfter w:w="8" w:type="dxa"/>
          <w:trHeight w:val="639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447F0" w:rsidRPr="003D4DD0" w:rsidRDefault="00E447F0" w:rsidP="00A0705B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Обеспечение необходимыми основными средствами, материальными запасами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8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widowControl/>
            </w:pPr>
          </w:p>
        </w:tc>
      </w:tr>
    </w:tbl>
    <w:p w:rsidR="00E447F0" w:rsidRDefault="00E447F0" w:rsidP="001325DD">
      <w:pPr>
        <w:tabs>
          <w:tab w:val="left" w:pos="1470"/>
        </w:tabs>
        <w:autoSpaceDE w:val="0"/>
        <w:autoSpaceDN w:val="0"/>
        <w:adjustRightInd w:val="0"/>
        <w:outlineLvl w:val="1"/>
        <w:rPr>
          <w:color w:val="000000"/>
          <w:sz w:val="24"/>
          <w:szCs w:val="24"/>
        </w:rPr>
      </w:pPr>
    </w:p>
    <w:p w:rsidR="00E447F0" w:rsidRPr="003D4DD0" w:rsidRDefault="00E447F0" w:rsidP="001325DD">
      <w:pPr>
        <w:tabs>
          <w:tab w:val="left" w:pos="1558"/>
          <w:tab w:val="right" w:pos="14570"/>
        </w:tabs>
        <w:jc w:val="right"/>
        <w:rPr>
          <w:sz w:val="24"/>
          <w:szCs w:val="24"/>
        </w:rPr>
      </w:pPr>
      <w:r>
        <w:rPr>
          <w:color w:val="000000"/>
          <w:sz w:val="24"/>
          <w:szCs w:val="24"/>
        </w:rPr>
        <w:tab/>
        <w:t>Приложение</w:t>
      </w:r>
      <w:r w:rsidRPr="003D4DD0">
        <w:rPr>
          <w:color w:val="000000"/>
          <w:sz w:val="24"/>
          <w:szCs w:val="24"/>
        </w:rPr>
        <w:t xml:space="preserve"> 2</w:t>
      </w:r>
    </w:p>
    <w:p w:rsidR="00E447F0" w:rsidRPr="00CF33A4" w:rsidRDefault="00E447F0" w:rsidP="001325D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CF33A4">
        <w:rPr>
          <w:b/>
          <w:bCs/>
          <w:sz w:val="24"/>
          <w:szCs w:val="24"/>
        </w:rPr>
        <w:t>СВЕДЕНИЯ</w:t>
      </w:r>
    </w:p>
    <w:p w:rsidR="00E447F0" w:rsidRDefault="00E447F0" w:rsidP="001325D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CF33A4">
        <w:rPr>
          <w:b/>
          <w:bCs/>
          <w:sz w:val="24"/>
          <w:szCs w:val="24"/>
        </w:rPr>
        <w:t xml:space="preserve">об основных мерах правового регулирования в сфере  реализации муниципальной программы </w:t>
      </w:r>
      <w:r>
        <w:rPr>
          <w:b/>
          <w:bCs/>
          <w:sz w:val="24"/>
          <w:szCs w:val="24"/>
        </w:rPr>
        <w:t xml:space="preserve">Еремеевского </w:t>
      </w:r>
      <w:r w:rsidRPr="00CF33A4">
        <w:rPr>
          <w:b/>
          <w:bCs/>
          <w:sz w:val="24"/>
          <w:szCs w:val="24"/>
        </w:rPr>
        <w:t xml:space="preserve"> сельсовета</w:t>
      </w:r>
    </w:p>
    <w:p w:rsidR="00E447F0" w:rsidRDefault="00E447F0" w:rsidP="001325DD">
      <w:pPr>
        <w:autoSpaceDE w:val="0"/>
        <w:autoSpaceDN w:val="0"/>
        <w:adjustRightInd w:val="0"/>
        <w:jc w:val="center"/>
        <w:rPr>
          <w:b/>
          <w:bCs/>
          <w:color w:val="000000"/>
          <w:spacing w:val="-2"/>
          <w:sz w:val="24"/>
          <w:szCs w:val="24"/>
        </w:rPr>
      </w:pPr>
      <w:r w:rsidRPr="00CF33A4">
        <w:rPr>
          <w:b/>
          <w:bCs/>
          <w:sz w:val="24"/>
          <w:szCs w:val="24"/>
        </w:rPr>
        <w:t xml:space="preserve"> Сосновоборского района Пензенской области </w:t>
      </w:r>
      <w:r w:rsidRPr="00CF33A4">
        <w:rPr>
          <w:b/>
          <w:bCs/>
          <w:caps/>
          <w:sz w:val="24"/>
          <w:szCs w:val="24"/>
        </w:rPr>
        <w:t xml:space="preserve"> </w:t>
      </w:r>
      <w:r w:rsidRPr="00CF33A4">
        <w:rPr>
          <w:b/>
          <w:bCs/>
          <w:color w:val="000000"/>
          <w:sz w:val="24"/>
          <w:szCs w:val="24"/>
        </w:rPr>
        <w:t>«</w:t>
      </w:r>
      <w:r w:rsidRPr="00CF33A4">
        <w:rPr>
          <w:b/>
          <w:bCs/>
          <w:color w:val="000000"/>
          <w:spacing w:val="-2"/>
          <w:sz w:val="24"/>
          <w:szCs w:val="24"/>
        </w:rPr>
        <w:t xml:space="preserve">Развитие муниципального управления в </w:t>
      </w:r>
      <w:r>
        <w:rPr>
          <w:b/>
          <w:bCs/>
          <w:color w:val="000000"/>
          <w:spacing w:val="-2"/>
          <w:sz w:val="24"/>
          <w:szCs w:val="24"/>
        </w:rPr>
        <w:t>Еремеевском</w:t>
      </w:r>
      <w:r w:rsidRPr="00CF33A4">
        <w:rPr>
          <w:b/>
          <w:bCs/>
          <w:color w:val="000000"/>
          <w:spacing w:val="-2"/>
          <w:sz w:val="24"/>
          <w:szCs w:val="24"/>
        </w:rPr>
        <w:t xml:space="preserve"> сельсовете </w:t>
      </w:r>
    </w:p>
    <w:p w:rsidR="00E447F0" w:rsidRPr="00CF33A4" w:rsidRDefault="00E447F0" w:rsidP="001325D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F33A4">
        <w:rPr>
          <w:b/>
          <w:bCs/>
          <w:color w:val="000000"/>
          <w:spacing w:val="-2"/>
          <w:sz w:val="24"/>
          <w:szCs w:val="24"/>
        </w:rPr>
        <w:t xml:space="preserve">Сосновоборского района </w:t>
      </w:r>
      <w:r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CF33A4">
        <w:rPr>
          <w:b/>
          <w:bCs/>
          <w:color w:val="000000"/>
          <w:spacing w:val="-2"/>
          <w:sz w:val="24"/>
          <w:szCs w:val="24"/>
        </w:rPr>
        <w:t xml:space="preserve">Пензенской области на </w:t>
      </w:r>
      <w:r>
        <w:rPr>
          <w:b/>
          <w:bCs/>
          <w:color w:val="000000"/>
          <w:spacing w:val="-2"/>
          <w:sz w:val="24"/>
          <w:szCs w:val="24"/>
        </w:rPr>
        <w:t>2021</w:t>
      </w:r>
      <w:r w:rsidRPr="00CF33A4">
        <w:rPr>
          <w:b/>
          <w:bCs/>
          <w:color w:val="000000"/>
          <w:spacing w:val="-2"/>
          <w:sz w:val="24"/>
          <w:szCs w:val="24"/>
        </w:rPr>
        <w:t>-202</w:t>
      </w:r>
      <w:r>
        <w:rPr>
          <w:b/>
          <w:bCs/>
          <w:color w:val="000000"/>
          <w:spacing w:val="-2"/>
          <w:sz w:val="24"/>
          <w:szCs w:val="24"/>
        </w:rPr>
        <w:t>3</w:t>
      </w:r>
      <w:r w:rsidRPr="00CF33A4">
        <w:rPr>
          <w:b/>
          <w:bCs/>
          <w:color w:val="000000"/>
          <w:spacing w:val="-2"/>
          <w:sz w:val="24"/>
          <w:szCs w:val="24"/>
        </w:rPr>
        <w:t xml:space="preserve"> годы»</w:t>
      </w:r>
    </w:p>
    <w:tbl>
      <w:tblPr>
        <w:tblW w:w="1502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410"/>
        <w:gridCol w:w="4819"/>
        <w:gridCol w:w="2373"/>
        <w:gridCol w:w="6"/>
        <w:gridCol w:w="4709"/>
      </w:tblGrid>
      <w:tr w:rsidR="00E447F0" w:rsidRPr="003D4DD0">
        <w:tc>
          <w:tcPr>
            <w:tcW w:w="709" w:type="dxa"/>
          </w:tcPr>
          <w:p w:rsidR="00E447F0" w:rsidRPr="003D4DD0" w:rsidRDefault="00E447F0" w:rsidP="00A070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E447F0" w:rsidRPr="003D4DD0" w:rsidRDefault="00E447F0" w:rsidP="00A070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4819" w:type="dxa"/>
          </w:tcPr>
          <w:p w:rsidR="00E447F0" w:rsidRPr="003D4DD0" w:rsidRDefault="00E447F0" w:rsidP="00A070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2373" w:type="dxa"/>
          </w:tcPr>
          <w:p w:rsidR="00E447F0" w:rsidRPr="003D4DD0" w:rsidRDefault="00E447F0" w:rsidP="00A070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 xml:space="preserve"> Наименование органа  ответственного  за подготовку нормативного правового акта</w:t>
            </w:r>
          </w:p>
        </w:tc>
        <w:tc>
          <w:tcPr>
            <w:tcW w:w="4715" w:type="dxa"/>
            <w:gridSpan w:val="2"/>
          </w:tcPr>
          <w:p w:rsidR="00E447F0" w:rsidRPr="003D4DD0" w:rsidRDefault="00E447F0" w:rsidP="00A070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Ожидаемые сроки принятия</w:t>
            </w:r>
          </w:p>
        </w:tc>
      </w:tr>
      <w:tr w:rsidR="00E447F0" w:rsidRPr="003D4DD0">
        <w:tc>
          <w:tcPr>
            <w:tcW w:w="709" w:type="dxa"/>
          </w:tcPr>
          <w:p w:rsidR="00E447F0" w:rsidRPr="003D4DD0" w:rsidRDefault="00E447F0" w:rsidP="00A070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447F0" w:rsidRPr="003D4DD0" w:rsidRDefault="00E447F0" w:rsidP="00A070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E447F0" w:rsidRPr="003D4DD0" w:rsidRDefault="00E447F0" w:rsidP="00A070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3</w:t>
            </w:r>
          </w:p>
        </w:tc>
        <w:tc>
          <w:tcPr>
            <w:tcW w:w="2373" w:type="dxa"/>
          </w:tcPr>
          <w:p w:rsidR="00E447F0" w:rsidRPr="003D4DD0" w:rsidRDefault="00E447F0" w:rsidP="00A070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4</w:t>
            </w:r>
          </w:p>
        </w:tc>
        <w:tc>
          <w:tcPr>
            <w:tcW w:w="4715" w:type="dxa"/>
            <w:gridSpan w:val="2"/>
          </w:tcPr>
          <w:p w:rsidR="00E447F0" w:rsidRPr="003D4DD0" w:rsidRDefault="00E447F0" w:rsidP="00A070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5</w:t>
            </w:r>
          </w:p>
        </w:tc>
      </w:tr>
      <w:tr w:rsidR="00E447F0" w:rsidRPr="003D4DD0">
        <w:tc>
          <w:tcPr>
            <w:tcW w:w="709" w:type="dxa"/>
          </w:tcPr>
          <w:p w:rsidR="00E447F0" w:rsidRPr="003D4DD0" w:rsidRDefault="00E447F0" w:rsidP="00A070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1.</w:t>
            </w:r>
          </w:p>
        </w:tc>
        <w:tc>
          <w:tcPr>
            <w:tcW w:w="14317" w:type="dxa"/>
            <w:gridSpan w:val="5"/>
          </w:tcPr>
          <w:p w:rsidR="00E447F0" w:rsidRPr="003D4DD0" w:rsidRDefault="00E447F0" w:rsidP="00A070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 xml:space="preserve">Подпрограмма 1.  </w:t>
            </w:r>
            <w:r w:rsidRPr="003D4DD0">
              <w:rPr>
                <w:color w:val="000000"/>
                <w:sz w:val="24"/>
                <w:szCs w:val="24"/>
              </w:rPr>
              <w:t xml:space="preserve">«Развитие муниципальной службы в </w:t>
            </w:r>
            <w:r>
              <w:rPr>
                <w:color w:val="000000"/>
                <w:sz w:val="24"/>
                <w:szCs w:val="24"/>
              </w:rPr>
              <w:t>Еремеевском</w:t>
            </w:r>
            <w:r w:rsidRPr="003D4DD0">
              <w:rPr>
                <w:color w:val="000000"/>
                <w:sz w:val="24"/>
                <w:szCs w:val="24"/>
              </w:rPr>
              <w:t xml:space="preserve"> сельсовете </w:t>
            </w:r>
            <w:r>
              <w:rPr>
                <w:color w:val="000000"/>
                <w:sz w:val="24"/>
                <w:szCs w:val="24"/>
              </w:rPr>
              <w:t xml:space="preserve">Сосновоборского района Пензенской области </w:t>
            </w:r>
            <w:r w:rsidRPr="003D4DD0">
              <w:rPr>
                <w:color w:val="000000"/>
                <w:sz w:val="24"/>
                <w:szCs w:val="24"/>
              </w:rPr>
              <w:t xml:space="preserve">на </w:t>
            </w:r>
            <w:r>
              <w:rPr>
                <w:color w:val="000000"/>
                <w:sz w:val="24"/>
                <w:szCs w:val="24"/>
              </w:rPr>
              <w:t>2021</w:t>
            </w:r>
            <w:r w:rsidRPr="00FD4FC4">
              <w:rPr>
                <w:color w:val="000000"/>
                <w:sz w:val="24"/>
                <w:szCs w:val="24"/>
              </w:rPr>
              <w:t xml:space="preserve"> - 202</w:t>
            </w:r>
            <w:r>
              <w:rPr>
                <w:color w:val="000000"/>
                <w:sz w:val="24"/>
                <w:szCs w:val="24"/>
              </w:rPr>
              <w:t>3</w:t>
            </w:r>
            <w:r w:rsidRPr="00FD4FC4">
              <w:rPr>
                <w:color w:val="000000"/>
                <w:sz w:val="24"/>
                <w:szCs w:val="24"/>
              </w:rPr>
              <w:t xml:space="preserve"> </w:t>
            </w:r>
            <w:r w:rsidRPr="003D4DD0">
              <w:rPr>
                <w:color w:val="000000"/>
                <w:sz w:val="24"/>
                <w:szCs w:val="24"/>
              </w:rPr>
              <w:t>годы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</w:p>
        </w:tc>
      </w:tr>
      <w:tr w:rsidR="00E447F0" w:rsidRPr="003D4DD0">
        <w:tc>
          <w:tcPr>
            <w:tcW w:w="709" w:type="dxa"/>
          </w:tcPr>
          <w:p w:rsidR="00E447F0" w:rsidRPr="003D4DD0" w:rsidRDefault="00E447F0" w:rsidP="00A070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1.1.</w:t>
            </w:r>
          </w:p>
        </w:tc>
        <w:tc>
          <w:tcPr>
            <w:tcW w:w="2410" w:type="dxa"/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 xml:space="preserve">Решение Комитета местного </w:t>
            </w:r>
            <w:r>
              <w:rPr>
                <w:sz w:val="24"/>
                <w:szCs w:val="24"/>
              </w:rPr>
              <w:t>с</w:t>
            </w:r>
            <w:r w:rsidRPr="003D4DD0">
              <w:rPr>
                <w:sz w:val="24"/>
                <w:szCs w:val="24"/>
              </w:rPr>
              <w:t xml:space="preserve">амоуправления </w:t>
            </w:r>
            <w:r>
              <w:rPr>
                <w:sz w:val="24"/>
                <w:szCs w:val="24"/>
              </w:rPr>
              <w:t xml:space="preserve">Еремеевского </w:t>
            </w:r>
            <w:r w:rsidRPr="003D4DD0">
              <w:rPr>
                <w:sz w:val="24"/>
                <w:szCs w:val="24"/>
              </w:rPr>
              <w:t xml:space="preserve"> сельсовета</w:t>
            </w:r>
          </w:p>
        </w:tc>
        <w:tc>
          <w:tcPr>
            <w:tcW w:w="4819" w:type="dxa"/>
            <w:tcBorders>
              <w:bottom w:val="nil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«О внесении изменений в Положение об оплате труда муниципальных служащих</w:t>
            </w:r>
            <w:r>
              <w:rPr>
                <w:sz w:val="24"/>
                <w:szCs w:val="24"/>
              </w:rPr>
              <w:t xml:space="preserve"> Еремеевского  сельсовета Сосновоборского района Пензенской области</w:t>
            </w:r>
            <w:r w:rsidRPr="003D4DD0">
              <w:rPr>
                <w:sz w:val="24"/>
                <w:szCs w:val="24"/>
              </w:rPr>
              <w:t>»</w:t>
            </w:r>
          </w:p>
        </w:tc>
        <w:tc>
          <w:tcPr>
            <w:tcW w:w="2373" w:type="dxa"/>
          </w:tcPr>
          <w:p w:rsidR="00E447F0" w:rsidRPr="003D4DD0" w:rsidRDefault="00E447F0" w:rsidP="005D60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 1 категории по делопроизводству </w:t>
            </w:r>
          </w:p>
        </w:tc>
        <w:tc>
          <w:tcPr>
            <w:tcW w:w="4715" w:type="dxa"/>
            <w:gridSpan w:val="2"/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По мере изменений в законодательстве РФ</w:t>
            </w:r>
          </w:p>
        </w:tc>
      </w:tr>
      <w:tr w:rsidR="00E447F0" w:rsidRPr="003D4DD0">
        <w:tc>
          <w:tcPr>
            <w:tcW w:w="709" w:type="dxa"/>
          </w:tcPr>
          <w:p w:rsidR="00E447F0" w:rsidRPr="003D4DD0" w:rsidRDefault="00E447F0" w:rsidP="00A070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3D4DD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3D4DD0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 xml:space="preserve">Решение Комитета местного самоуправления </w:t>
            </w:r>
            <w:r>
              <w:rPr>
                <w:sz w:val="24"/>
                <w:szCs w:val="24"/>
              </w:rPr>
              <w:t xml:space="preserve">Еремеевского </w:t>
            </w:r>
            <w:r w:rsidRPr="003D4DD0">
              <w:rPr>
                <w:sz w:val="24"/>
                <w:szCs w:val="24"/>
              </w:rPr>
              <w:t xml:space="preserve"> сельсовета</w:t>
            </w:r>
          </w:p>
        </w:tc>
        <w:tc>
          <w:tcPr>
            <w:tcW w:w="4819" w:type="dxa"/>
            <w:tcBorders>
              <w:bottom w:val="nil"/>
            </w:tcBorders>
          </w:tcPr>
          <w:p w:rsidR="00E447F0" w:rsidRPr="00665B55" w:rsidRDefault="00E447F0" w:rsidP="00A0705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B55"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Положение о дополнительном образовании муниципальных служащих Еремеевского  сельсовета Сосновоборского района Пензенской области»</w:t>
            </w:r>
          </w:p>
        </w:tc>
        <w:tc>
          <w:tcPr>
            <w:tcW w:w="2373" w:type="dxa"/>
          </w:tcPr>
          <w:p w:rsidR="00E447F0" w:rsidRDefault="00E447F0">
            <w:r>
              <w:rPr>
                <w:sz w:val="24"/>
                <w:szCs w:val="24"/>
              </w:rPr>
              <w:t>Специалист 1 категории по делопроизводству</w:t>
            </w:r>
          </w:p>
        </w:tc>
        <w:tc>
          <w:tcPr>
            <w:tcW w:w="4715" w:type="dxa"/>
            <w:gridSpan w:val="2"/>
          </w:tcPr>
          <w:p w:rsidR="00E447F0" w:rsidRPr="003D4DD0" w:rsidRDefault="00E447F0" w:rsidP="00A0705B">
            <w:pPr>
              <w:jc w:val="both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По мере изменений в законодательстве РФ</w:t>
            </w:r>
          </w:p>
        </w:tc>
      </w:tr>
      <w:tr w:rsidR="00E447F0" w:rsidRPr="003D4DD0">
        <w:tc>
          <w:tcPr>
            <w:tcW w:w="709" w:type="dxa"/>
          </w:tcPr>
          <w:p w:rsidR="00E447F0" w:rsidRPr="003D4DD0" w:rsidRDefault="00E447F0" w:rsidP="00A070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3D4DD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3D4DD0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 xml:space="preserve">Решение Комитета местного самоуправления </w:t>
            </w:r>
            <w:r>
              <w:rPr>
                <w:sz w:val="24"/>
                <w:szCs w:val="24"/>
              </w:rPr>
              <w:t xml:space="preserve">Еремеевского </w:t>
            </w:r>
            <w:r w:rsidRPr="003D4DD0">
              <w:rPr>
                <w:sz w:val="24"/>
                <w:szCs w:val="24"/>
              </w:rPr>
              <w:t xml:space="preserve"> сельсовета</w:t>
            </w:r>
          </w:p>
        </w:tc>
        <w:tc>
          <w:tcPr>
            <w:tcW w:w="4819" w:type="dxa"/>
            <w:tcBorders>
              <w:bottom w:val="nil"/>
            </w:tcBorders>
          </w:tcPr>
          <w:p w:rsidR="00E447F0" w:rsidRPr="00665B55" w:rsidRDefault="00E447F0" w:rsidP="00A0705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B55"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Положение о муниципальной службе в  Еремеевском сельсовете Сосновоборского района Пензенской области»</w:t>
            </w:r>
          </w:p>
        </w:tc>
        <w:tc>
          <w:tcPr>
            <w:tcW w:w="2373" w:type="dxa"/>
          </w:tcPr>
          <w:p w:rsidR="00E447F0" w:rsidRDefault="00E447F0">
            <w:r>
              <w:rPr>
                <w:sz w:val="24"/>
                <w:szCs w:val="24"/>
              </w:rPr>
              <w:t>Специалист 1 категории по делопроизводству</w:t>
            </w:r>
          </w:p>
        </w:tc>
        <w:tc>
          <w:tcPr>
            <w:tcW w:w="4715" w:type="dxa"/>
            <w:gridSpan w:val="2"/>
          </w:tcPr>
          <w:p w:rsidR="00E447F0" w:rsidRPr="003D4DD0" w:rsidRDefault="00E447F0" w:rsidP="00A0705B">
            <w:pPr>
              <w:jc w:val="both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По мере изменений в законодательстве РФ</w:t>
            </w:r>
          </w:p>
        </w:tc>
      </w:tr>
      <w:tr w:rsidR="00E447F0" w:rsidRPr="003D4DD0">
        <w:tc>
          <w:tcPr>
            <w:tcW w:w="15026" w:type="dxa"/>
            <w:gridSpan w:val="6"/>
          </w:tcPr>
          <w:p w:rsidR="00E447F0" w:rsidRPr="003D4DD0" w:rsidRDefault="00E447F0" w:rsidP="00A070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2 «Комплексное развитие коммунальной инфраструктуры Еремеевского сельсовета Сосновоборского района Пензенской области на 2021-2023 годы»</w:t>
            </w:r>
          </w:p>
        </w:tc>
      </w:tr>
      <w:tr w:rsidR="00E447F0" w:rsidRPr="003D4DD0">
        <w:tc>
          <w:tcPr>
            <w:tcW w:w="709" w:type="dxa"/>
          </w:tcPr>
          <w:p w:rsidR="00E447F0" w:rsidRDefault="00E447F0" w:rsidP="00A070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2410" w:type="dxa"/>
          </w:tcPr>
          <w:p w:rsidR="00E447F0" w:rsidRPr="003D4DD0" w:rsidRDefault="00E447F0" w:rsidP="00B24D06">
            <w:pPr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 xml:space="preserve">Решение Комитета местного самоуправления </w:t>
            </w:r>
            <w:r>
              <w:rPr>
                <w:sz w:val="24"/>
                <w:szCs w:val="24"/>
              </w:rPr>
              <w:t xml:space="preserve">Еремеевского </w:t>
            </w:r>
            <w:r w:rsidRPr="003D4DD0">
              <w:rPr>
                <w:sz w:val="24"/>
                <w:szCs w:val="24"/>
              </w:rPr>
              <w:t xml:space="preserve"> сельсовета</w:t>
            </w:r>
          </w:p>
        </w:tc>
        <w:tc>
          <w:tcPr>
            <w:tcW w:w="4819" w:type="dxa"/>
            <w:tcBorders>
              <w:bottom w:val="nil"/>
            </w:tcBorders>
          </w:tcPr>
          <w:p w:rsidR="00E447F0" w:rsidRPr="00665B55" w:rsidRDefault="00E447F0" w:rsidP="00B24D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B55"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Генеральный план Еремеевского  сельсовета Сосновоборского района Пензенской области»</w:t>
            </w:r>
          </w:p>
        </w:tc>
        <w:tc>
          <w:tcPr>
            <w:tcW w:w="2373" w:type="dxa"/>
          </w:tcPr>
          <w:p w:rsidR="00E447F0" w:rsidRPr="003D4DD0" w:rsidRDefault="00E447F0" w:rsidP="00B24D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1 категории по делопроизводству</w:t>
            </w:r>
          </w:p>
        </w:tc>
        <w:tc>
          <w:tcPr>
            <w:tcW w:w="4715" w:type="dxa"/>
            <w:gridSpan w:val="2"/>
          </w:tcPr>
          <w:p w:rsidR="00E447F0" w:rsidRPr="003D4DD0" w:rsidRDefault="00E447F0" w:rsidP="00B24D06">
            <w:pPr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По мере изменений в законодательстве РФ</w:t>
            </w:r>
          </w:p>
        </w:tc>
      </w:tr>
      <w:tr w:rsidR="00E447F0" w:rsidRPr="003D4DD0">
        <w:tc>
          <w:tcPr>
            <w:tcW w:w="709" w:type="dxa"/>
          </w:tcPr>
          <w:p w:rsidR="00E447F0" w:rsidRPr="003D4DD0" w:rsidRDefault="00E447F0" w:rsidP="00A070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D4DD0">
              <w:rPr>
                <w:sz w:val="24"/>
                <w:szCs w:val="24"/>
              </w:rPr>
              <w:t>.</w:t>
            </w:r>
          </w:p>
        </w:tc>
        <w:tc>
          <w:tcPr>
            <w:tcW w:w="14317" w:type="dxa"/>
            <w:gridSpan w:val="5"/>
          </w:tcPr>
          <w:p w:rsidR="00E447F0" w:rsidRPr="003D4DD0" w:rsidRDefault="00E447F0" w:rsidP="00A0705B">
            <w:pPr>
              <w:jc w:val="center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3</w:t>
            </w:r>
            <w:r w:rsidRPr="003D4DD0">
              <w:rPr>
                <w:sz w:val="24"/>
                <w:szCs w:val="24"/>
              </w:rPr>
              <w:t xml:space="preserve">.  </w:t>
            </w:r>
            <w:r w:rsidRPr="003D4DD0">
              <w:rPr>
                <w:color w:val="000000"/>
                <w:spacing w:val="-2"/>
                <w:sz w:val="24"/>
                <w:szCs w:val="24"/>
              </w:rPr>
              <w:t xml:space="preserve">«Энергосбережения и энергетической эффективности на территории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Еремеевского  сельсовета Сосновоборского района </w:t>
            </w:r>
            <w:r w:rsidRPr="003D4DD0">
              <w:rPr>
                <w:color w:val="000000"/>
                <w:spacing w:val="-2"/>
                <w:sz w:val="24"/>
                <w:szCs w:val="24"/>
              </w:rPr>
              <w:t xml:space="preserve">Пензенской области на период </w:t>
            </w:r>
            <w:r>
              <w:rPr>
                <w:color w:val="000000"/>
                <w:sz w:val="24"/>
                <w:szCs w:val="24"/>
              </w:rPr>
              <w:t>2021</w:t>
            </w:r>
            <w:r w:rsidRPr="00FD4FC4">
              <w:rPr>
                <w:color w:val="000000"/>
                <w:sz w:val="24"/>
                <w:szCs w:val="24"/>
              </w:rPr>
              <w:t xml:space="preserve"> - 202</w:t>
            </w:r>
            <w:r>
              <w:rPr>
                <w:color w:val="000000"/>
                <w:sz w:val="24"/>
                <w:szCs w:val="24"/>
              </w:rPr>
              <w:t>3</w:t>
            </w:r>
            <w:r w:rsidRPr="00FD4FC4">
              <w:rPr>
                <w:color w:val="000000"/>
                <w:sz w:val="24"/>
                <w:szCs w:val="24"/>
              </w:rPr>
              <w:t xml:space="preserve"> </w:t>
            </w:r>
            <w:r w:rsidRPr="003D4DD0">
              <w:rPr>
                <w:color w:val="000000"/>
                <w:spacing w:val="-2"/>
                <w:sz w:val="24"/>
                <w:szCs w:val="24"/>
              </w:rPr>
              <w:t>годы»</w:t>
            </w:r>
          </w:p>
        </w:tc>
      </w:tr>
      <w:tr w:rsidR="00E447F0" w:rsidRPr="003D4DD0">
        <w:tc>
          <w:tcPr>
            <w:tcW w:w="709" w:type="dxa"/>
          </w:tcPr>
          <w:p w:rsidR="00E447F0" w:rsidRPr="003D4DD0" w:rsidRDefault="00E447F0" w:rsidP="00A070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-</w:t>
            </w:r>
          </w:p>
        </w:tc>
        <w:tc>
          <w:tcPr>
            <w:tcW w:w="4819" w:type="dxa"/>
          </w:tcPr>
          <w:p w:rsidR="00E447F0" w:rsidRPr="00665B55" w:rsidRDefault="00E447F0" w:rsidP="00A0705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B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73" w:type="dxa"/>
          </w:tcPr>
          <w:p w:rsidR="00E447F0" w:rsidRPr="003D4DD0" w:rsidRDefault="00E447F0" w:rsidP="00A0705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-</w:t>
            </w:r>
          </w:p>
        </w:tc>
        <w:tc>
          <w:tcPr>
            <w:tcW w:w="4715" w:type="dxa"/>
            <w:gridSpan w:val="2"/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-</w:t>
            </w:r>
          </w:p>
        </w:tc>
      </w:tr>
      <w:tr w:rsidR="00E447F0" w:rsidRPr="003D4DD0">
        <w:tc>
          <w:tcPr>
            <w:tcW w:w="15026" w:type="dxa"/>
            <w:gridSpan w:val="6"/>
          </w:tcPr>
          <w:p w:rsidR="00E447F0" w:rsidRPr="003D4DD0" w:rsidRDefault="00E447F0" w:rsidP="004536E0">
            <w:pPr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4</w:t>
            </w:r>
            <w:r w:rsidRPr="003D4DD0">
              <w:rPr>
                <w:sz w:val="24"/>
                <w:szCs w:val="24"/>
              </w:rPr>
              <w:t xml:space="preserve">.  </w:t>
            </w:r>
            <w:r w:rsidRPr="003D4DD0">
              <w:rPr>
                <w:color w:val="000000"/>
                <w:sz w:val="24"/>
                <w:szCs w:val="24"/>
              </w:rPr>
              <w:t xml:space="preserve">«Благоустройство населенных пунктов </w:t>
            </w:r>
            <w:r>
              <w:rPr>
                <w:color w:val="000000"/>
                <w:sz w:val="24"/>
                <w:szCs w:val="24"/>
              </w:rPr>
              <w:t xml:space="preserve">Еремеевского </w:t>
            </w:r>
            <w:r w:rsidRPr="003D4DD0">
              <w:rPr>
                <w:color w:val="000000"/>
                <w:sz w:val="24"/>
                <w:szCs w:val="24"/>
              </w:rPr>
              <w:t xml:space="preserve"> сельсовет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3D4DD0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Сосновоборского</w:t>
            </w:r>
            <w:r w:rsidRPr="003D4DD0">
              <w:rPr>
                <w:color w:val="000000"/>
                <w:sz w:val="24"/>
                <w:szCs w:val="24"/>
              </w:rPr>
              <w:t xml:space="preserve"> района Пензенской области »  на </w:t>
            </w:r>
            <w:r>
              <w:rPr>
                <w:color w:val="000000"/>
                <w:sz w:val="24"/>
                <w:szCs w:val="24"/>
              </w:rPr>
              <w:t>2021 -2023</w:t>
            </w:r>
            <w:r w:rsidRPr="003D4DD0">
              <w:rPr>
                <w:color w:val="000000"/>
                <w:sz w:val="24"/>
                <w:szCs w:val="24"/>
              </w:rPr>
              <w:t xml:space="preserve"> годы»</w:t>
            </w:r>
          </w:p>
        </w:tc>
      </w:tr>
      <w:tr w:rsidR="00E447F0" w:rsidRPr="003D4DD0">
        <w:tc>
          <w:tcPr>
            <w:tcW w:w="709" w:type="dxa"/>
          </w:tcPr>
          <w:p w:rsidR="00E447F0" w:rsidRPr="003D4DD0" w:rsidRDefault="00E447F0" w:rsidP="00A070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3D4DD0">
              <w:rPr>
                <w:sz w:val="24"/>
                <w:szCs w:val="24"/>
              </w:rPr>
              <w:t>.1</w:t>
            </w:r>
          </w:p>
        </w:tc>
        <w:tc>
          <w:tcPr>
            <w:tcW w:w="2410" w:type="dxa"/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 xml:space="preserve">Решение Комитета местного самоуправления </w:t>
            </w:r>
            <w:r>
              <w:rPr>
                <w:sz w:val="24"/>
                <w:szCs w:val="24"/>
              </w:rPr>
              <w:t xml:space="preserve">Еремеевского </w:t>
            </w:r>
            <w:r w:rsidRPr="003D4DD0">
              <w:rPr>
                <w:sz w:val="24"/>
                <w:szCs w:val="24"/>
              </w:rPr>
              <w:t xml:space="preserve"> сельсовета</w:t>
            </w:r>
          </w:p>
        </w:tc>
        <w:tc>
          <w:tcPr>
            <w:tcW w:w="4819" w:type="dxa"/>
          </w:tcPr>
          <w:p w:rsidR="00E447F0" w:rsidRPr="00665B55" w:rsidRDefault="00E447F0" w:rsidP="00A0705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B55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 Правила благоустройства территории Еремеевского  сельсовета Сосновоборского района Пензенской области</w:t>
            </w:r>
          </w:p>
        </w:tc>
        <w:tc>
          <w:tcPr>
            <w:tcW w:w="2373" w:type="dxa"/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1 категории по делопроизводству</w:t>
            </w:r>
          </w:p>
        </w:tc>
        <w:tc>
          <w:tcPr>
            <w:tcW w:w="4715" w:type="dxa"/>
            <w:gridSpan w:val="2"/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По мере изменений в законодательстве РФ</w:t>
            </w:r>
          </w:p>
        </w:tc>
      </w:tr>
      <w:tr w:rsidR="00E447F0" w:rsidRPr="003D4DD0">
        <w:tc>
          <w:tcPr>
            <w:tcW w:w="15026" w:type="dxa"/>
            <w:gridSpan w:val="6"/>
          </w:tcPr>
          <w:p w:rsidR="00E447F0" w:rsidRPr="003D4DD0" w:rsidRDefault="00E447F0" w:rsidP="00414E30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5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«Управление муниципальной собственностью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Еремеевского  сельсовета Сосновоборского района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Пензенской области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2021-2023 годы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447F0" w:rsidRPr="003D4DD0">
        <w:trPr>
          <w:trHeight w:val="2006"/>
        </w:trPr>
        <w:tc>
          <w:tcPr>
            <w:tcW w:w="709" w:type="dxa"/>
          </w:tcPr>
          <w:p w:rsidR="00E447F0" w:rsidRPr="003D4DD0" w:rsidRDefault="00E447F0" w:rsidP="00A070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3D4DD0">
              <w:rPr>
                <w:sz w:val="24"/>
                <w:szCs w:val="24"/>
              </w:rPr>
              <w:t>.1.</w:t>
            </w:r>
          </w:p>
        </w:tc>
        <w:tc>
          <w:tcPr>
            <w:tcW w:w="2410" w:type="dxa"/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 xml:space="preserve">Решение Комитета местного самоуправления </w:t>
            </w:r>
            <w:r>
              <w:rPr>
                <w:sz w:val="24"/>
                <w:szCs w:val="24"/>
              </w:rPr>
              <w:t xml:space="preserve">Еремеевского </w:t>
            </w:r>
            <w:r w:rsidRPr="003D4DD0">
              <w:rPr>
                <w:sz w:val="24"/>
                <w:szCs w:val="24"/>
              </w:rPr>
              <w:t xml:space="preserve"> сельсовета</w:t>
            </w:r>
          </w:p>
        </w:tc>
        <w:tc>
          <w:tcPr>
            <w:tcW w:w="4819" w:type="dxa"/>
          </w:tcPr>
          <w:p w:rsidR="00E447F0" w:rsidRPr="00C51648" w:rsidRDefault="00E447F0" w:rsidP="00A0705B">
            <w:pPr>
              <w:pStyle w:val="BodyText"/>
              <w:jc w:val="both"/>
              <w:rPr>
                <w:spacing w:val="-20"/>
              </w:rPr>
            </w:pPr>
            <w:r w:rsidRPr="001F694D">
              <w:t>Внесение изменений в решение Комитета местного самоуправления Еремеевского  сельсовета «О ставках арендной платы за пользование муниципальным имуществом Еремеевского  сельсовета Сосновоборского района Пензенской области</w:t>
            </w:r>
            <w:r w:rsidRPr="001F694D">
              <w:rPr>
                <w:b/>
                <w:bCs/>
              </w:rPr>
              <w:t xml:space="preserve">» </w:t>
            </w:r>
          </w:p>
        </w:tc>
        <w:tc>
          <w:tcPr>
            <w:tcW w:w="2373" w:type="dxa"/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1 категории по делопроизводству</w:t>
            </w:r>
          </w:p>
        </w:tc>
        <w:tc>
          <w:tcPr>
            <w:tcW w:w="4715" w:type="dxa"/>
            <w:gridSpan w:val="2"/>
          </w:tcPr>
          <w:p w:rsidR="00E447F0" w:rsidRPr="003D4DD0" w:rsidRDefault="00E447F0" w:rsidP="00A0705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7F0" w:rsidRPr="003D4DD0">
        <w:tc>
          <w:tcPr>
            <w:tcW w:w="15026" w:type="dxa"/>
            <w:gridSpan w:val="6"/>
          </w:tcPr>
          <w:p w:rsidR="00E447F0" w:rsidRPr="003D4DD0" w:rsidRDefault="00E447F0" w:rsidP="00555A1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6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сети автомобильных дорог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Еремеевского  сельсовета Сосновоборского района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Пензенской области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E447F0" w:rsidRPr="003D4DD0">
        <w:tc>
          <w:tcPr>
            <w:tcW w:w="709" w:type="dxa"/>
          </w:tcPr>
          <w:p w:rsidR="00E447F0" w:rsidRPr="003D4DD0" w:rsidRDefault="00E447F0" w:rsidP="00A070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-</w:t>
            </w:r>
          </w:p>
        </w:tc>
        <w:tc>
          <w:tcPr>
            <w:tcW w:w="4819" w:type="dxa"/>
          </w:tcPr>
          <w:p w:rsidR="00E447F0" w:rsidRPr="003D4DD0" w:rsidRDefault="00E447F0" w:rsidP="00A0705B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73" w:type="dxa"/>
          </w:tcPr>
          <w:p w:rsidR="00E447F0" w:rsidRPr="003D4DD0" w:rsidRDefault="00E447F0" w:rsidP="00A0705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-</w:t>
            </w:r>
          </w:p>
        </w:tc>
        <w:tc>
          <w:tcPr>
            <w:tcW w:w="4715" w:type="dxa"/>
            <w:gridSpan w:val="2"/>
          </w:tcPr>
          <w:p w:rsidR="00E447F0" w:rsidRPr="003D4DD0" w:rsidRDefault="00E447F0" w:rsidP="00A0705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447F0" w:rsidRPr="003D4DD0">
        <w:tc>
          <w:tcPr>
            <w:tcW w:w="15026" w:type="dxa"/>
            <w:gridSpan w:val="6"/>
          </w:tcPr>
          <w:p w:rsidR="00E447F0" w:rsidRPr="003D4DD0" w:rsidRDefault="00E447F0" w:rsidP="00315937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7 </w:t>
            </w:r>
            <w:r w:rsidRPr="003D4DD0">
              <w:rPr>
                <w:color w:val="000000"/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Обеспечение общественного порядка и противодействию преступности</w:t>
            </w:r>
            <w:r w:rsidRPr="003D4DD0">
              <w:rPr>
                <w:sz w:val="24"/>
                <w:szCs w:val="24"/>
              </w:rPr>
              <w:t xml:space="preserve">  в </w:t>
            </w:r>
            <w:r>
              <w:rPr>
                <w:sz w:val="24"/>
                <w:szCs w:val="24"/>
              </w:rPr>
              <w:t>Еремеевском</w:t>
            </w:r>
            <w:r w:rsidRPr="003D4DD0">
              <w:rPr>
                <w:sz w:val="24"/>
                <w:szCs w:val="24"/>
              </w:rPr>
              <w:t xml:space="preserve"> сельсовете </w:t>
            </w:r>
            <w:r>
              <w:rPr>
                <w:sz w:val="24"/>
                <w:szCs w:val="24"/>
              </w:rPr>
              <w:t>Сосновоборского</w:t>
            </w:r>
            <w:r w:rsidRPr="003D4DD0">
              <w:rPr>
                <w:sz w:val="24"/>
                <w:szCs w:val="24"/>
              </w:rPr>
              <w:t xml:space="preserve"> района Пензенской области  на </w:t>
            </w:r>
            <w:r>
              <w:rPr>
                <w:sz w:val="24"/>
                <w:szCs w:val="24"/>
              </w:rPr>
              <w:t>2021</w:t>
            </w:r>
            <w:r w:rsidRPr="003D4DD0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  <w:r w:rsidRPr="003D4DD0">
              <w:rPr>
                <w:sz w:val="24"/>
                <w:szCs w:val="24"/>
              </w:rPr>
              <w:t xml:space="preserve">  годы»</w:t>
            </w:r>
          </w:p>
        </w:tc>
      </w:tr>
      <w:tr w:rsidR="00E447F0" w:rsidRPr="003D4DD0">
        <w:tc>
          <w:tcPr>
            <w:tcW w:w="709" w:type="dxa"/>
          </w:tcPr>
          <w:p w:rsidR="00E447F0" w:rsidRDefault="00E447F0" w:rsidP="00A070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819" w:type="dxa"/>
          </w:tcPr>
          <w:p w:rsidR="00E447F0" w:rsidRPr="003D4DD0" w:rsidRDefault="00E447F0" w:rsidP="00A0705B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73" w:type="dxa"/>
          </w:tcPr>
          <w:p w:rsidR="00E447F0" w:rsidRPr="003D4DD0" w:rsidRDefault="00E447F0" w:rsidP="00A0705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715" w:type="dxa"/>
            <w:gridSpan w:val="2"/>
          </w:tcPr>
          <w:p w:rsidR="00E447F0" w:rsidRPr="003D4DD0" w:rsidRDefault="00E447F0" w:rsidP="00A0705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447F0" w:rsidRPr="003D4DD0">
        <w:tc>
          <w:tcPr>
            <w:tcW w:w="15026" w:type="dxa"/>
            <w:gridSpan w:val="6"/>
          </w:tcPr>
          <w:p w:rsidR="00E447F0" w:rsidRPr="003D4DD0" w:rsidRDefault="00E447F0" w:rsidP="00555A1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8</w:t>
            </w:r>
            <w:r>
              <w:rPr>
                <w:sz w:val="24"/>
                <w:szCs w:val="24"/>
              </w:rPr>
              <w:t xml:space="preserve"> </w:t>
            </w:r>
            <w:r w:rsidRPr="003D4DD0">
              <w:rPr>
                <w:color w:val="000000"/>
                <w:sz w:val="24"/>
                <w:szCs w:val="24"/>
              </w:rPr>
              <w:t>«</w:t>
            </w:r>
            <w:r w:rsidRPr="00F16425">
              <w:rPr>
                <w:rFonts w:ascii="Times New Roman" w:hAnsi="Times New Roman" w:cs="Times New Roman"/>
                <w:sz w:val="24"/>
                <w:szCs w:val="24"/>
              </w:rPr>
              <w:t xml:space="preserve">Защита населения и территорий от чрезвычайных ситуаций, обеспечение пожарной безопасности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Еремеевском</w:t>
            </w:r>
            <w:r w:rsidRPr="00F1642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сельсовете Сосновоборского района Пензенской области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F16425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16425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Pr="003D4DD0">
              <w:rPr>
                <w:sz w:val="24"/>
                <w:szCs w:val="24"/>
              </w:rPr>
              <w:t>»</w:t>
            </w:r>
          </w:p>
        </w:tc>
      </w:tr>
      <w:tr w:rsidR="00E447F0" w:rsidRPr="003D4DD0">
        <w:tc>
          <w:tcPr>
            <w:tcW w:w="709" w:type="dxa"/>
          </w:tcPr>
          <w:p w:rsidR="00E447F0" w:rsidRDefault="00E447F0" w:rsidP="00A0705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E447F0" w:rsidRDefault="00E447F0" w:rsidP="00A0705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819" w:type="dxa"/>
          </w:tcPr>
          <w:p w:rsidR="00E447F0" w:rsidRDefault="00E447F0" w:rsidP="00A0705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79" w:type="dxa"/>
            <w:gridSpan w:val="2"/>
          </w:tcPr>
          <w:p w:rsidR="00E447F0" w:rsidRDefault="00E447F0" w:rsidP="00A0705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09" w:type="dxa"/>
          </w:tcPr>
          <w:p w:rsidR="00E447F0" w:rsidRDefault="00E447F0" w:rsidP="00A0705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447F0" w:rsidRPr="003D4DD0">
        <w:tc>
          <w:tcPr>
            <w:tcW w:w="15026" w:type="dxa"/>
            <w:gridSpan w:val="6"/>
          </w:tcPr>
          <w:p w:rsidR="00E447F0" w:rsidRDefault="00E447F0" w:rsidP="009757B7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9 </w:t>
            </w:r>
            <w:r w:rsidRPr="005D3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D354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культуры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Еремеевском</w:t>
            </w:r>
            <w:r w:rsidRPr="005D354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сельсовете Сосновоборского района Пензенской области  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2021-2023</w:t>
            </w:r>
            <w:r w:rsidRPr="005D3548">
              <w:rPr>
                <w:rFonts w:ascii="Times New Roman" w:hAnsi="Times New Roman" w:cs="Times New Roman"/>
                <w:sz w:val="24"/>
                <w:szCs w:val="24"/>
              </w:rPr>
              <w:t xml:space="preserve"> годы».</w:t>
            </w:r>
          </w:p>
        </w:tc>
      </w:tr>
      <w:tr w:rsidR="00E447F0" w:rsidRPr="003D4DD0">
        <w:tc>
          <w:tcPr>
            <w:tcW w:w="709" w:type="dxa"/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819" w:type="dxa"/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79" w:type="dxa"/>
            <w:gridSpan w:val="2"/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709" w:type="dxa"/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447F0" w:rsidRDefault="00E447F0" w:rsidP="001325DD">
      <w:pPr>
        <w:autoSpaceDE w:val="0"/>
        <w:autoSpaceDN w:val="0"/>
        <w:adjustRightInd w:val="0"/>
        <w:jc w:val="right"/>
        <w:outlineLvl w:val="1"/>
        <w:rPr>
          <w:color w:val="000000"/>
          <w:sz w:val="24"/>
          <w:szCs w:val="24"/>
        </w:rPr>
      </w:pPr>
    </w:p>
    <w:p w:rsidR="00E447F0" w:rsidRDefault="00E447F0" w:rsidP="001325DD">
      <w:pPr>
        <w:autoSpaceDE w:val="0"/>
        <w:autoSpaceDN w:val="0"/>
        <w:adjustRightInd w:val="0"/>
        <w:jc w:val="right"/>
        <w:outlineLvl w:val="1"/>
        <w:rPr>
          <w:color w:val="000000"/>
          <w:sz w:val="24"/>
          <w:szCs w:val="24"/>
        </w:rPr>
      </w:pPr>
    </w:p>
    <w:p w:rsidR="00E447F0" w:rsidRPr="003D4DD0" w:rsidRDefault="00E447F0" w:rsidP="001325DD">
      <w:pPr>
        <w:autoSpaceDE w:val="0"/>
        <w:autoSpaceDN w:val="0"/>
        <w:adjustRightInd w:val="0"/>
        <w:jc w:val="right"/>
        <w:outlineLvl w:val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Приложение </w:t>
      </w:r>
      <w:r w:rsidRPr="003D4DD0">
        <w:rPr>
          <w:color w:val="000000"/>
          <w:sz w:val="24"/>
          <w:szCs w:val="24"/>
        </w:rPr>
        <w:t xml:space="preserve"> 3</w:t>
      </w:r>
    </w:p>
    <w:p w:rsidR="00E447F0" w:rsidRPr="00CF33A4" w:rsidRDefault="00E447F0" w:rsidP="001325D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F33A4">
        <w:rPr>
          <w:b/>
          <w:bCs/>
          <w:color w:val="000000"/>
          <w:sz w:val="24"/>
          <w:szCs w:val="24"/>
        </w:rPr>
        <w:t>Ресурсное  обеспечение</w:t>
      </w:r>
    </w:p>
    <w:p w:rsidR="00E447F0" w:rsidRPr="003D4DD0" w:rsidRDefault="00E447F0" w:rsidP="001325DD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CF33A4">
        <w:rPr>
          <w:b/>
          <w:bCs/>
          <w:color w:val="000000"/>
          <w:sz w:val="24"/>
          <w:szCs w:val="24"/>
        </w:rPr>
        <w:t xml:space="preserve">реализации  </w:t>
      </w:r>
      <w:r>
        <w:rPr>
          <w:b/>
          <w:bCs/>
          <w:color w:val="000000"/>
          <w:sz w:val="24"/>
          <w:szCs w:val="24"/>
        </w:rPr>
        <w:t>м</w:t>
      </w:r>
      <w:r w:rsidRPr="00CF33A4">
        <w:rPr>
          <w:b/>
          <w:bCs/>
          <w:color w:val="000000"/>
          <w:sz w:val="24"/>
          <w:szCs w:val="24"/>
        </w:rPr>
        <w:t>униципальной программы за счет всех источников финансирования</w:t>
      </w:r>
    </w:p>
    <w:p w:rsidR="00E447F0" w:rsidRPr="0087671A" w:rsidRDefault="00E447F0" w:rsidP="001325D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 w:rsidRPr="0087671A">
        <w:rPr>
          <w:b/>
          <w:bCs/>
          <w:color w:val="000000"/>
          <w:sz w:val="24"/>
          <w:szCs w:val="24"/>
        </w:rPr>
        <w:t xml:space="preserve">Развитие муниципального управления в </w:t>
      </w:r>
      <w:r>
        <w:rPr>
          <w:b/>
          <w:bCs/>
          <w:color w:val="000000"/>
          <w:sz w:val="24"/>
          <w:szCs w:val="24"/>
        </w:rPr>
        <w:t>Еремеевском</w:t>
      </w:r>
      <w:r w:rsidRPr="0087671A">
        <w:rPr>
          <w:b/>
          <w:bCs/>
          <w:color w:val="000000"/>
          <w:sz w:val="24"/>
          <w:szCs w:val="24"/>
        </w:rPr>
        <w:t xml:space="preserve"> сельсовете Сосновоборского района</w:t>
      </w:r>
    </w:p>
    <w:p w:rsidR="00E447F0" w:rsidRPr="0087671A" w:rsidRDefault="00E447F0" w:rsidP="001325D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87671A">
        <w:rPr>
          <w:b/>
          <w:bCs/>
          <w:color w:val="000000"/>
          <w:sz w:val="24"/>
          <w:szCs w:val="24"/>
        </w:rPr>
        <w:t xml:space="preserve">Пензенской области на </w:t>
      </w:r>
      <w:r>
        <w:rPr>
          <w:b/>
          <w:bCs/>
          <w:color w:val="000000"/>
          <w:sz w:val="24"/>
          <w:szCs w:val="24"/>
        </w:rPr>
        <w:t>2021</w:t>
      </w:r>
      <w:r w:rsidRPr="0087671A">
        <w:rPr>
          <w:b/>
          <w:bCs/>
          <w:color w:val="000000"/>
          <w:sz w:val="24"/>
          <w:szCs w:val="24"/>
        </w:rPr>
        <w:t>-202</w:t>
      </w:r>
      <w:r>
        <w:rPr>
          <w:b/>
          <w:bCs/>
          <w:color w:val="000000"/>
          <w:sz w:val="24"/>
          <w:szCs w:val="24"/>
        </w:rPr>
        <w:t>3</w:t>
      </w:r>
      <w:r w:rsidRPr="0087671A">
        <w:rPr>
          <w:b/>
          <w:bCs/>
          <w:color w:val="000000"/>
          <w:sz w:val="24"/>
          <w:szCs w:val="24"/>
        </w:rPr>
        <w:t xml:space="preserve"> годы »</w:t>
      </w:r>
    </w:p>
    <w:tbl>
      <w:tblPr>
        <w:tblpPr w:leftFromText="180" w:rightFromText="180" w:vertAnchor="text" w:horzAnchor="margin" w:tblpX="147" w:tblpY="387"/>
        <w:tblW w:w="1281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75"/>
        <w:gridCol w:w="1983"/>
        <w:gridCol w:w="3412"/>
        <w:gridCol w:w="2113"/>
        <w:gridCol w:w="9"/>
        <w:gridCol w:w="1283"/>
        <w:gridCol w:w="42"/>
        <w:gridCol w:w="1100"/>
        <w:gridCol w:w="2200"/>
      </w:tblGrid>
      <w:tr w:rsidR="00E447F0" w:rsidRPr="003D4DD0">
        <w:trPr>
          <w:trHeight w:val="170"/>
          <w:tblCellSpacing w:w="5" w:type="nil"/>
        </w:trPr>
        <w:tc>
          <w:tcPr>
            <w:tcW w:w="6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Ответственный исполнитель    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     муниципальной программы       </w:t>
            </w:r>
          </w:p>
        </w:tc>
        <w:tc>
          <w:tcPr>
            <w:tcW w:w="6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Глава администрации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Еремеевского  сельсовета Сосновоборского района</w:t>
            </w:r>
          </w:p>
          <w:p w:rsidR="00E447F0" w:rsidRPr="003D4DD0" w:rsidRDefault="00E447F0" w:rsidP="00A0705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Пензенской области</w:t>
            </w:r>
          </w:p>
        </w:tc>
      </w:tr>
      <w:tr w:rsidR="00E447F0" w:rsidRPr="003D4DD0">
        <w:trPr>
          <w:trHeight w:val="170"/>
          <w:tblCellSpacing w:w="5" w:type="nil"/>
        </w:trPr>
        <w:tc>
          <w:tcPr>
            <w:tcW w:w="6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198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Статус     </w:t>
            </w:r>
          </w:p>
        </w:tc>
        <w:tc>
          <w:tcPr>
            <w:tcW w:w="341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Наименование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муниципальной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   программы, 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  подпрограммы   </w:t>
            </w:r>
          </w:p>
        </w:tc>
        <w:tc>
          <w:tcPr>
            <w:tcW w:w="2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Источник   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 финансирования   </w:t>
            </w:r>
          </w:p>
        </w:tc>
        <w:tc>
          <w:tcPr>
            <w:tcW w:w="463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расходов, тыс. рублей</w:t>
            </w:r>
          </w:p>
        </w:tc>
      </w:tr>
      <w:tr w:rsidR="00E447F0" w:rsidRPr="003D4DD0">
        <w:trPr>
          <w:trHeight w:val="170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9D47B1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 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9D47B1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9D47B1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E447F0" w:rsidRPr="003D4DD0">
        <w:trPr>
          <w:trHeight w:val="170"/>
          <w:tblCellSpacing w:w="5" w:type="nil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2       </w:t>
            </w:r>
          </w:p>
        </w:tc>
        <w:tc>
          <w:tcPr>
            <w:tcW w:w="3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3         </w:t>
            </w:r>
          </w:p>
        </w:tc>
        <w:tc>
          <w:tcPr>
            <w:tcW w:w="2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4         </w:t>
            </w:r>
          </w:p>
        </w:tc>
        <w:tc>
          <w:tcPr>
            <w:tcW w:w="13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9     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3D4DD0">
        <w:trPr>
          <w:trHeight w:val="170"/>
          <w:tblCellSpacing w:w="5" w:type="nil"/>
        </w:trPr>
        <w:tc>
          <w:tcPr>
            <w:tcW w:w="6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Муниципальная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341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 xml:space="preserve">Развитие муниципального управления в </w:t>
            </w:r>
          </w:p>
          <w:p w:rsidR="00E447F0" w:rsidRPr="003D4DD0" w:rsidRDefault="00E447F0" w:rsidP="00A7480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Еремеевском</w:t>
            </w:r>
            <w:r w:rsidRPr="003D4DD0">
              <w:rPr>
                <w:color w:val="000000"/>
                <w:sz w:val="24"/>
                <w:szCs w:val="24"/>
              </w:rPr>
              <w:t xml:space="preserve"> сельсовете </w:t>
            </w:r>
            <w:r>
              <w:rPr>
                <w:color w:val="000000"/>
                <w:sz w:val="24"/>
                <w:szCs w:val="24"/>
              </w:rPr>
              <w:t>Сосновоборского</w:t>
            </w:r>
            <w:r w:rsidRPr="003D4DD0">
              <w:rPr>
                <w:color w:val="000000"/>
                <w:sz w:val="24"/>
                <w:szCs w:val="24"/>
              </w:rPr>
              <w:t xml:space="preserve"> района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D4DD0">
              <w:rPr>
                <w:color w:val="000000"/>
                <w:sz w:val="24"/>
                <w:szCs w:val="24"/>
              </w:rPr>
              <w:t xml:space="preserve">Пензенской области на </w:t>
            </w:r>
            <w:r>
              <w:rPr>
                <w:sz w:val="24"/>
                <w:szCs w:val="24"/>
              </w:rPr>
              <w:t>2021</w:t>
            </w:r>
            <w:r w:rsidRPr="003D4DD0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  <w:r w:rsidRPr="003D4DD0">
              <w:rPr>
                <w:sz w:val="24"/>
                <w:szCs w:val="24"/>
              </w:rPr>
              <w:t xml:space="preserve">  </w:t>
            </w:r>
            <w:r w:rsidRPr="003D4DD0">
              <w:rPr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2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</w:p>
        </w:tc>
        <w:tc>
          <w:tcPr>
            <w:tcW w:w="13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57319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2203,4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1940,2</w:t>
            </w:r>
          </w:p>
        </w:tc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1953,0</w:t>
            </w:r>
          </w:p>
        </w:tc>
      </w:tr>
      <w:tr w:rsidR="00E447F0" w:rsidRPr="003D4DD0">
        <w:trPr>
          <w:trHeight w:val="170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Еремеевского  сельсовета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22203,4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1940,2</w:t>
            </w:r>
          </w:p>
        </w:tc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1953,0</w:t>
            </w:r>
          </w:p>
        </w:tc>
      </w:tr>
      <w:tr w:rsidR="00E447F0" w:rsidRPr="003D4DD0">
        <w:trPr>
          <w:trHeight w:val="170"/>
          <w:tblCellSpacing w:w="5" w:type="nil"/>
        </w:trPr>
        <w:tc>
          <w:tcPr>
            <w:tcW w:w="6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341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Еремеевского сельсовета Сосновоборского района Пензенской области на 2021-2023 годы</w:t>
            </w:r>
          </w:p>
        </w:tc>
        <w:tc>
          <w:tcPr>
            <w:tcW w:w="2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             </w:t>
            </w:r>
          </w:p>
        </w:tc>
        <w:tc>
          <w:tcPr>
            <w:tcW w:w="13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7F7776">
            <w:r>
              <w:rPr>
                <w:sz w:val="24"/>
                <w:szCs w:val="24"/>
              </w:rPr>
              <w:t>1862,3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A0705B">
            <w:r>
              <w:rPr>
                <w:sz w:val="24"/>
                <w:szCs w:val="24"/>
              </w:rPr>
              <w:t>1605,1</w:t>
            </w:r>
          </w:p>
        </w:tc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4C25B4" w:rsidRDefault="00E447F0" w:rsidP="00A0705B">
            <w:r>
              <w:rPr>
                <w:sz w:val="24"/>
                <w:szCs w:val="24"/>
              </w:rPr>
              <w:t>1609,7</w:t>
            </w:r>
          </w:p>
        </w:tc>
      </w:tr>
      <w:tr w:rsidR="00E447F0" w:rsidRPr="003D4DD0">
        <w:trPr>
          <w:trHeight w:val="170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Еремеевского сельсовета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2264AE">
            <w:r>
              <w:rPr>
                <w:sz w:val="24"/>
                <w:szCs w:val="24"/>
              </w:rPr>
              <w:t>1862,3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2264AE">
            <w:r>
              <w:rPr>
                <w:sz w:val="24"/>
                <w:szCs w:val="24"/>
              </w:rPr>
              <w:t>1605,1</w:t>
            </w:r>
          </w:p>
        </w:tc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4C25B4" w:rsidRDefault="00E447F0" w:rsidP="002264AE">
            <w:r>
              <w:rPr>
                <w:sz w:val="24"/>
                <w:szCs w:val="24"/>
              </w:rPr>
              <w:t>1609,7</w:t>
            </w:r>
          </w:p>
        </w:tc>
      </w:tr>
      <w:tr w:rsidR="00E447F0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  Пензенской области         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447F0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447F0" w:rsidRPr="003D4DD0">
        <w:trPr>
          <w:trHeight w:val="18"/>
          <w:tblCellSpacing w:w="5" w:type="nil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F84DC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сис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 коммунальной инфраструктуры Еремеевского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Сосновоборского района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Пензенской области 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2021-2023</w:t>
            </w:r>
            <w:r w:rsidRPr="00847D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447F0" w:rsidRPr="003D4DD0">
        <w:trPr>
          <w:trHeight w:val="344"/>
          <w:tblCellSpacing w:w="5" w:type="nil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Еремеевского сельсовета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447F0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  Пензенской области         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447F0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447F0" w:rsidRPr="003D4DD0">
        <w:trPr>
          <w:trHeight w:val="18"/>
          <w:tblCellSpacing w:w="5" w:type="nil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Энергосбережение и повышение энергетической эффективности на территории Еремеевского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Сосновоборского района Пензенской области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2021-2023</w:t>
            </w:r>
            <w:r w:rsidRPr="00CD7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447F0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Еремеевского  сельсовета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447F0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Еремеевского сельсовета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447F0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  Пензенской области         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447F0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источники   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447F0" w:rsidRPr="003D4DD0">
        <w:trPr>
          <w:trHeight w:val="18"/>
          <w:tblCellSpacing w:w="5" w:type="nil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населенных пунктов Еремеевского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Сосновоборского района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Пензенской области 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2021-2023</w:t>
            </w:r>
            <w:r w:rsidRPr="00847D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DB3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447F0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Еремеевского  сельсовета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447F0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источники   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447F0" w:rsidRPr="003D4DD0">
        <w:trPr>
          <w:trHeight w:val="18"/>
          <w:tblCellSpacing w:w="5" w:type="nil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муниципальной собственностью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Еремеевского  сельсовета Сосновоборского района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Пензенской области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2021-2023</w:t>
            </w:r>
            <w:r w:rsidRPr="00847D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447F0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Еремеевского  сельсовета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DB3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447F0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источники   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447F0" w:rsidRPr="003D4DD0">
        <w:trPr>
          <w:trHeight w:val="18"/>
          <w:tblCellSpacing w:w="5" w:type="nil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сети автомобильных дорог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Еремеевского  сельсовета Сосновоборского района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Пензенской области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2021-2023</w:t>
            </w:r>
            <w:r w:rsidRPr="00847D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119,8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127,9</w:t>
            </w:r>
          </w:p>
        </w:tc>
      </w:tr>
      <w:tr w:rsidR="00E447F0" w:rsidRPr="003D4DD0">
        <w:trPr>
          <w:trHeight w:val="959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Еремеевского  сельсовета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119,8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127,9</w:t>
            </w:r>
          </w:p>
        </w:tc>
      </w:tr>
      <w:tr w:rsidR="00E447F0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источники   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447F0" w:rsidRPr="003D4DD0">
        <w:trPr>
          <w:trHeight w:val="18"/>
          <w:tblCellSpacing w:w="5" w:type="nil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87671A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71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общественного порядка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противодействие преступности  в Еремеевском</w:t>
            </w:r>
            <w:r w:rsidRPr="0087671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сельсовете Сосновоборского района Пензенской области 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2021-2023</w:t>
            </w:r>
            <w:r w:rsidRPr="00847D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7671A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E447F0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Еремеевского  сельсовета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E447F0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иные источники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447F0" w:rsidRPr="003D4DD0">
        <w:trPr>
          <w:trHeight w:val="18"/>
          <w:tblCellSpacing w:w="5" w:type="nil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425">
              <w:rPr>
                <w:rFonts w:ascii="Times New Roman" w:hAnsi="Times New Roman" w:cs="Times New Roman"/>
                <w:sz w:val="24"/>
                <w:szCs w:val="24"/>
              </w:rPr>
              <w:t xml:space="preserve">Защита населения и территорий от чрезвычайных ситуаций, обеспечение пожарной безопасности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Еремеевском</w:t>
            </w:r>
            <w:r w:rsidRPr="00F1642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сельсовете Сосновоборского района Пензенской области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2021-2023</w:t>
            </w:r>
            <w:r w:rsidRPr="00847D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16425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</w:t>
            </w:r>
          </w:p>
        </w:tc>
      </w:tr>
      <w:tr w:rsidR="00E447F0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Еремеевского  сельсовета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2264A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2264A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2264A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</w:t>
            </w:r>
          </w:p>
        </w:tc>
      </w:tr>
      <w:tr w:rsidR="00E447F0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источники   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447F0">
        <w:tblPrEx>
          <w:tblCellSpacing w:w="0" w:type="nil"/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  <w:r w:rsidRPr="005D3548">
              <w:rPr>
                <w:sz w:val="24"/>
                <w:szCs w:val="24"/>
              </w:rPr>
              <w:t xml:space="preserve">Развитие культуры в </w:t>
            </w:r>
            <w:r>
              <w:rPr>
                <w:sz w:val="24"/>
                <w:szCs w:val="24"/>
              </w:rPr>
              <w:t>Еремеевском</w:t>
            </w:r>
            <w:r w:rsidRPr="005D3548">
              <w:rPr>
                <w:sz w:val="24"/>
                <w:szCs w:val="24"/>
              </w:rPr>
              <w:t xml:space="preserve"> сельсовете Сосновоборского района Пензенской области   на </w:t>
            </w:r>
            <w:r>
              <w:rPr>
                <w:sz w:val="24"/>
                <w:szCs w:val="24"/>
              </w:rPr>
              <w:t>2021</w:t>
            </w:r>
            <w:r w:rsidRPr="003D4DD0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  <w:r w:rsidRPr="003D4DD0">
              <w:rPr>
                <w:sz w:val="24"/>
                <w:szCs w:val="24"/>
              </w:rPr>
              <w:t xml:space="preserve">  </w:t>
            </w:r>
            <w:r w:rsidRPr="005D3548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7F7776">
            <w:pPr>
              <w:autoSpaceDE w:val="0"/>
              <w:autoSpaceDN w:val="0"/>
              <w:adjustRightInd w:val="0"/>
              <w:ind w:right="-208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2264AE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</w:tr>
      <w:tr w:rsidR="00E447F0">
        <w:tblPrEx>
          <w:tblCellSpacing w:w="0" w:type="nil"/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66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5D3548" w:rsidRDefault="00E447F0" w:rsidP="00A0705B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 xml:space="preserve">Бюджет </w:t>
            </w:r>
            <w:r>
              <w:rPr>
                <w:color w:val="000000"/>
                <w:sz w:val="24"/>
                <w:szCs w:val="24"/>
              </w:rPr>
              <w:t xml:space="preserve"> Еремеевского  сельсовета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2264AE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2264AE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2264AE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</w:tr>
      <w:tr w:rsidR="00E447F0">
        <w:tblPrEx>
          <w:tblCellSpacing w:w="0" w:type="nil"/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3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A0705B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5D3548" w:rsidRDefault="00E447F0" w:rsidP="00A0705B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 xml:space="preserve">иные источники   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A0705B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</w:p>
        </w:tc>
      </w:tr>
    </w:tbl>
    <w:p w:rsidR="00E447F0" w:rsidRPr="009E402E" w:rsidRDefault="00E447F0" w:rsidP="001325DD">
      <w:pPr>
        <w:rPr>
          <w:vanish/>
        </w:rPr>
      </w:pPr>
    </w:p>
    <w:p w:rsidR="00E447F0" w:rsidRDefault="00E447F0" w:rsidP="001325DD">
      <w:pPr>
        <w:tabs>
          <w:tab w:val="left" w:pos="11888"/>
        </w:tabs>
        <w:rPr>
          <w:sz w:val="24"/>
          <w:szCs w:val="24"/>
        </w:rPr>
      </w:pPr>
    </w:p>
    <w:p w:rsidR="00E447F0" w:rsidRPr="00EC3E43" w:rsidRDefault="00E447F0" w:rsidP="00EC3E43">
      <w:pPr>
        <w:tabs>
          <w:tab w:val="left" w:pos="11888"/>
        </w:tabs>
        <w:jc w:val="right"/>
        <w:rPr>
          <w:color w:val="000000"/>
          <w:sz w:val="24"/>
          <w:szCs w:val="24"/>
        </w:rPr>
      </w:pPr>
    </w:p>
    <w:p w:rsidR="00E447F0" w:rsidRPr="009E402E" w:rsidRDefault="00E447F0" w:rsidP="00375ADD">
      <w:pPr>
        <w:rPr>
          <w:vanish/>
        </w:rPr>
      </w:pPr>
    </w:p>
    <w:tbl>
      <w:tblPr>
        <w:tblW w:w="15549" w:type="dxa"/>
        <w:tblInd w:w="2" w:type="dxa"/>
        <w:tblBorders>
          <w:top w:val="single" w:sz="4" w:space="0" w:color="auto"/>
        </w:tblBorders>
        <w:tblLook w:val="0000"/>
      </w:tblPr>
      <w:tblGrid>
        <w:gridCol w:w="15549"/>
      </w:tblGrid>
      <w:tr w:rsidR="00E447F0">
        <w:trPr>
          <w:trHeight w:val="100"/>
        </w:trPr>
        <w:tc>
          <w:tcPr>
            <w:tcW w:w="15549" w:type="dxa"/>
            <w:tcBorders>
              <w:top w:val="single" w:sz="4" w:space="0" w:color="auto"/>
            </w:tcBorders>
          </w:tcPr>
          <w:p w:rsidR="00E447F0" w:rsidRDefault="00E447F0" w:rsidP="00090082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</w:p>
        </w:tc>
      </w:tr>
    </w:tbl>
    <w:p w:rsidR="00E447F0" w:rsidRDefault="00E447F0" w:rsidP="00375ADD">
      <w:pPr>
        <w:tabs>
          <w:tab w:val="left" w:pos="11888"/>
        </w:tabs>
        <w:rPr>
          <w:sz w:val="24"/>
          <w:szCs w:val="24"/>
        </w:rPr>
      </w:pPr>
    </w:p>
    <w:p w:rsidR="00E447F0" w:rsidRDefault="00E447F0" w:rsidP="00375ADD">
      <w:pPr>
        <w:tabs>
          <w:tab w:val="left" w:pos="11888"/>
        </w:tabs>
        <w:rPr>
          <w:sz w:val="24"/>
          <w:szCs w:val="24"/>
        </w:rPr>
      </w:pPr>
    </w:p>
    <w:p w:rsidR="00E447F0" w:rsidRPr="003D4DD0" w:rsidRDefault="00E447F0" w:rsidP="00375ADD">
      <w:pPr>
        <w:tabs>
          <w:tab w:val="left" w:pos="11888"/>
        </w:tabs>
        <w:jc w:val="right"/>
        <w:rPr>
          <w:color w:val="000000"/>
          <w:sz w:val="24"/>
          <w:szCs w:val="24"/>
        </w:rPr>
      </w:pPr>
      <w:r>
        <w:rPr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риложение </w:t>
      </w:r>
      <w:r w:rsidRPr="003D4DD0">
        <w:rPr>
          <w:color w:val="000000"/>
          <w:sz w:val="24"/>
          <w:szCs w:val="24"/>
        </w:rPr>
        <w:t xml:space="preserve"> 4</w:t>
      </w:r>
    </w:p>
    <w:p w:rsidR="00E447F0" w:rsidRPr="003D4DD0" w:rsidRDefault="00E447F0" w:rsidP="00375ADD">
      <w:pPr>
        <w:jc w:val="right"/>
        <w:rPr>
          <w:b/>
          <w:bCs/>
          <w:color w:val="000000"/>
          <w:sz w:val="24"/>
          <w:szCs w:val="24"/>
        </w:rPr>
      </w:pPr>
    </w:p>
    <w:p w:rsidR="00E447F0" w:rsidRPr="00CF33A4" w:rsidRDefault="00E447F0" w:rsidP="00375ADD">
      <w:pPr>
        <w:jc w:val="center"/>
        <w:rPr>
          <w:b/>
          <w:bCs/>
          <w:color w:val="000000"/>
          <w:sz w:val="24"/>
          <w:szCs w:val="24"/>
        </w:rPr>
      </w:pPr>
      <w:r w:rsidRPr="00CF33A4">
        <w:rPr>
          <w:b/>
          <w:bCs/>
          <w:color w:val="000000"/>
          <w:sz w:val="24"/>
          <w:szCs w:val="24"/>
        </w:rPr>
        <w:t>Ресурсное обеспечение</w:t>
      </w:r>
      <w:r>
        <w:rPr>
          <w:b/>
          <w:bCs/>
          <w:color w:val="000000"/>
          <w:sz w:val="24"/>
          <w:szCs w:val="24"/>
        </w:rPr>
        <w:t xml:space="preserve"> </w:t>
      </w:r>
      <w:r w:rsidRPr="00CF33A4">
        <w:rPr>
          <w:b/>
          <w:bCs/>
          <w:color w:val="000000"/>
          <w:sz w:val="24"/>
          <w:szCs w:val="24"/>
        </w:rPr>
        <w:t xml:space="preserve">реализации </w:t>
      </w:r>
      <w:r>
        <w:rPr>
          <w:b/>
          <w:bCs/>
          <w:color w:val="000000"/>
          <w:sz w:val="24"/>
          <w:szCs w:val="24"/>
        </w:rPr>
        <w:t>м</w:t>
      </w:r>
      <w:r w:rsidRPr="00CF33A4">
        <w:rPr>
          <w:b/>
          <w:bCs/>
          <w:color w:val="000000"/>
          <w:sz w:val="24"/>
          <w:szCs w:val="24"/>
        </w:rPr>
        <w:t>униципальной  программы</w:t>
      </w:r>
    </w:p>
    <w:p w:rsidR="00E447F0" w:rsidRDefault="00E447F0" w:rsidP="00375AD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u w:val="single"/>
        </w:rPr>
      </w:pPr>
      <w:r w:rsidRPr="003D4DD0">
        <w:rPr>
          <w:b/>
          <w:bCs/>
          <w:color w:val="000000"/>
          <w:spacing w:val="-2"/>
          <w:sz w:val="24"/>
          <w:szCs w:val="24"/>
          <w:u w:val="single"/>
        </w:rPr>
        <w:t>«</w:t>
      </w:r>
      <w:r w:rsidRPr="003D4DD0">
        <w:rPr>
          <w:b/>
          <w:bCs/>
          <w:color w:val="000000"/>
          <w:sz w:val="24"/>
          <w:szCs w:val="24"/>
          <w:u w:val="single"/>
        </w:rPr>
        <w:t xml:space="preserve">Развитие муниципального управления в </w:t>
      </w:r>
      <w:r>
        <w:rPr>
          <w:b/>
          <w:bCs/>
          <w:color w:val="000000"/>
          <w:sz w:val="24"/>
          <w:szCs w:val="24"/>
          <w:u w:val="single"/>
        </w:rPr>
        <w:t>Еремеевском</w:t>
      </w:r>
      <w:r w:rsidRPr="003D4DD0">
        <w:rPr>
          <w:b/>
          <w:bCs/>
          <w:color w:val="000000"/>
          <w:sz w:val="24"/>
          <w:szCs w:val="24"/>
          <w:u w:val="single"/>
        </w:rPr>
        <w:t xml:space="preserve"> сельсовете </w:t>
      </w:r>
      <w:r>
        <w:rPr>
          <w:b/>
          <w:bCs/>
          <w:color w:val="000000"/>
          <w:sz w:val="24"/>
          <w:szCs w:val="24"/>
          <w:u w:val="single"/>
        </w:rPr>
        <w:t>Сосновоборского</w:t>
      </w:r>
      <w:r w:rsidRPr="003D4DD0">
        <w:rPr>
          <w:b/>
          <w:bCs/>
          <w:color w:val="000000"/>
          <w:sz w:val="24"/>
          <w:szCs w:val="24"/>
          <w:u w:val="single"/>
        </w:rPr>
        <w:t xml:space="preserve"> района</w:t>
      </w:r>
      <w:r>
        <w:rPr>
          <w:b/>
          <w:bCs/>
          <w:color w:val="000000"/>
          <w:sz w:val="24"/>
          <w:szCs w:val="24"/>
          <w:u w:val="single"/>
        </w:rPr>
        <w:t xml:space="preserve"> </w:t>
      </w:r>
      <w:r w:rsidRPr="003D4DD0">
        <w:rPr>
          <w:b/>
          <w:bCs/>
          <w:color w:val="000000"/>
          <w:sz w:val="24"/>
          <w:szCs w:val="24"/>
          <w:u w:val="single"/>
        </w:rPr>
        <w:t xml:space="preserve">Пензенской области на </w:t>
      </w:r>
      <w:r>
        <w:rPr>
          <w:b/>
          <w:bCs/>
          <w:color w:val="000000"/>
          <w:sz w:val="24"/>
          <w:szCs w:val="24"/>
          <w:u w:val="single"/>
        </w:rPr>
        <w:t>2021-2023</w:t>
      </w:r>
      <w:r w:rsidRPr="000667EC">
        <w:rPr>
          <w:b/>
          <w:bCs/>
          <w:color w:val="000000"/>
          <w:sz w:val="24"/>
          <w:szCs w:val="24"/>
          <w:u w:val="single"/>
        </w:rPr>
        <w:t xml:space="preserve">  </w:t>
      </w:r>
      <w:r w:rsidRPr="003D4DD0">
        <w:rPr>
          <w:b/>
          <w:bCs/>
          <w:color w:val="000000"/>
          <w:sz w:val="24"/>
          <w:szCs w:val="24"/>
          <w:u w:val="single"/>
        </w:rPr>
        <w:t>годы</w:t>
      </w:r>
      <w:r w:rsidRPr="003D4DD0">
        <w:rPr>
          <w:b/>
          <w:bCs/>
          <w:color w:val="000000"/>
          <w:spacing w:val="-2"/>
          <w:sz w:val="24"/>
          <w:szCs w:val="24"/>
          <w:u w:val="single"/>
        </w:rPr>
        <w:t>»</w:t>
      </w:r>
      <w:r>
        <w:rPr>
          <w:b/>
          <w:bCs/>
          <w:color w:val="000000"/>
          <w:spacing w:val="-2"/>
          <w:sz w:val="24"/>
          <w:szCs w:val="24"/>
          <w:u w:val="single"/>
        </w:rPr>
        <w:t xml:space="preserve"> </w:t>
      </w:r>
      <w:r w:rsidRPr="003D4DD0">
        <w:rPr>
          <w:b/>
          <w:bCs/>
          <w:color w:val="000000"/>
          <w:sz w:val="24"/>
          <w:szCs w:val="24"/>
        </w:rPr>
        <w:t xml:space="preserve">за счет средств бюджета </w:t>
      </w:r>
      <w:r>
        <w:rPr>
          <w:b/>
          <w:bCs/>
          <w:color w:val="000000"/>
          <w:sz w:val="24"/>
          <w:szCs w:val="24"/>
        </w:rPr>
        <w:t xml:space="preserve">Еремеевского  сельсовета Сосновоборского района </w:t>
      </w:r>
      <w:r w:rsidRPr="003D4DD0">
        <w:rPr>
          <w:b/>
          <w:bCs/>
          <w:color w:val="000000"/>
          <w:sz w:val="24"/>
          <w:szCs w:val="24"/>
        </w:rPr>
        <w:t>Пензенской области</w:t>
      </w:r>
      <w:r w:rsidRPr="003D4DD0">
        <w:rPr>
          <w:b/>
          <w:bCs/>
          <w:color w:val="000000"/>
          <w:sz w:val="24"/>
          <w:szCs w:val="24"/>
          <w:u w:val="single"/>
        </w:rPr>
        <w:t xml:space="preserve">  </w:t>
      </w:r>
    </w:p>
    <w:p w:rsidR="00E447F0" w:rsidRPr="003D4DD0" w:rsidRDefault="00E447F0" w:rsidP="00375AD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D4DD0">
        <w:rPr>
          <w:b/>
          <w:bCs/>
          <w:color w:val="000000"/>
          <w:sz w:val="24"/>
          <w:szCs w:val="24"/>
          <w:u w:val="single"/>
        </w:rPr>
        <w:t xml:space="preserve">                                                                                                                </w:t>
      </w:r>
      <w:r w:rsidRPr="003D4DD0">
        <w:rPr>
          <w:b/>
          <w:bCs/>
          <w:color w:val="000000"/>
          <w:sz w:val="24"/>
          <w:szCs w:val="24"/>
        </w:rPr>
        <w:t xml:space="preserve">  </w:t>
      </w:r>
    </w:p>
    <w:tbl>
      <w:tblPr>
        <w:tblW w:w="15402" w:type="dxa"/>
        <w:tblInd w:w="2" w:type="dxa"/>
        <w:tblLayout w:type="fixed"/>
        <w:tblLook w:val="00A0"/>
      </w:tblPr>
      <w:tblGrid>
        <w:gridCol w:w="425"/>
        <w:gridCol w:w="1869"/>
        <w:gridCol w:w="25"/>
        <w:gridCol w:w="2498"/>
        <w:gridCol w:w="1857"/>
        <w:gridCol w:w="12"/>
        <w:gridCol w:w="570"/>
        <w:gridCol w:w="12"/>
        <w:gridCol w:w="570"/>
        <w:gridCol w:w="12"/>
        <w:gridCol w:w="715"/>
        <w:gridCol w:w="12"/>
        <w:gridCol w:w="715"/>
        <w:gridCol w:w="12"/>
        <w:gridCol w:w="628"/>
        <w:gridCol w:w="1510"/>
        <w:gridCol w:w="2085"/>
        <w:gridCol w:w="6"/>
        <w:gridCol w:w="1857"/>
        <w:gridCol w:w="12"/>
      </w:tblGrid>
      <w:tr w:rsidR="00E447F0" w:rsidRPr="003D4DD0">
        <w:trPr>
          <w:gridAfter w:val="1"/>
          <w:wAfter w:w="12" w:type="dxa"/>
          <w:trHeight w:val="906"/>
        </w:trPr>
        <w:tc>
          <w:tcPr>
            <w:tcW w:w="481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447F0" w:rsidRPr="003D4DD0" w:rsidRDefault="00E447F0" w:rsidP="0009008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Ответственный исполнитель Муниципальной  программы</w:t>
            </w:r>
          </w:p>
          <w:p w:rsidR="00E447F0" w:rsidRPr="003D4DD0" w:rsidRDefault="00E447F0" w:rsidP="0009008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573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447F0" w:rsidRPr="003D4DD0" w:rsidRDefault="00E447F0" w:rsidP="00090082">
            <w:pPr>
              <w:tabs>
                <w:tab w:val="left" w:pos="5333"/>
              </w:tabs>
              <w:jc w:val="center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color w:val="000000"/>
                <w:sz w:val="24"/>
                <w:szCs w:val="24"/>
              </w:rPr>
              <w:t xml:space="preserve">Еремеевского  сельсовета Сосновоборского района </w:t>
            </w:r>
            <w:r w:rsidRPr="003D4DD0">
              <w:rPr>
                <w:color w:val="000000"/>
                <w:sz w:val="24"/>
                <w:szCs w:val="24"/>
              </w:rPr>
              <w:t>Пензенской области</w:t>
            </w:r>
          </w:p>
          <w:p w:rsidR="00E447F0" w:rsidRPr="003D4DD0" w:rsidRDefault="00E447F0" w:rsidP="0009008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447F0" w:rsidRPr="003D4DD0">
        <w:trPr>
          <w:gridAfter w:val="1"/>
          <w:wAfter w:w="12" w:type="dxa"/>
          <w:trHeight w:val="97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 xml:space="preserve">№ </w:t>
            </w:r>
            <w:r w:rsidRPr="003D4DD0">
              <w:rPr>
                <w:color w:val="000000"/>
                <w:spacing w:val="-10"/>
                <w:sz w:val="24"/>
                <w:szCs w:val="24"/>
              </w:rPr>
              <w:t>п/п</w:t>
            </w:r>
          </w:p>
        </w:tc>
        <w:tc>
          <w:tcPr>
            <w:tcW w:w="18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18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Ответственный исполнитель, соисполнитель</w:t>
            </w: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подпрограммы</w:t>
            </w:r>
          </w:p>
        </w:tc>
        <w:tc>
          <w:tcPr>
            <w:tcW w:w="32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Код бюджетной классификации</w:t>
            </w:r>
          </w:p>
          <w:p w:rsidR="00E447F0" w:rsidRPr="003D4DD0" w:rsidRDefault="00E447F0" w:rsidP="0009008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 xml:space="preserve">Расходы бюджета </w:t>
            </w:r>
            <w:r>
              <w:rPr>
                <w:color w:val="000000"/>
                <w:sz w:val="24"/>
                <w:szCs w:val="24"/>
              </w:rPr>
              <w:t xml:space="preserve">Еремеевского </w:t>
            </w:r>
            <w:r w:rsidRPr="003D4DD0">
              <w:rPr>
                <w:color w:val="000000"/>
                <w:sz w:val="24"/>
                <w:szCs w:val="24"/>
              </w:rPr>
              <w:t xml:space="preserve"> сельсовета,</w:t>
            </w:r>
            <w:r w:rsidRPr="003D4DD0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D4DD0">
              <w:rPr>
                <w:color w:val="000000"/>
                <w:sz w:val="24"/>
                <w:szCs w:val="24"/>
              </w:rPr>
              <w:t>тыс. рублей</w:t>
            </w:r>
          </w:p>
        </w:tc>
      </w:tr>
      <w:tr w:rsidR="00E447F0" w:rsidRPr="003D4DD0">
        <w:trPr>
          <w:gridAfter w:val="1"/>
          <w:wAfter w:w="12" w:type="dxa"/>
          <w:trHeight w:val="140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pacing w:val="-8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pacing w:val="-8"/>
                <w:sz w:val="24"/>
                <w:szCs w:val="24"/>
              </w:rPr>
              <w:t>ГРБС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Пр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ЦС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655EE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655EE7">
            <w:pPr>
              <w:ind w:left="177" w:hanging="177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655EE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23</w:t>
            </w:r>
          </w:p>
        </w:tc>
      </w:tr>
      <w:tr w:rsidR="00E447F0" w:rsidRPr="003D4DD0">
        <w:trPr>
          <w:trHeight w:val="469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12</w:t>
            </w:r>
          </w:p>
        </w:tc>
      </w:tr>
      <w:tr w:rsidR="00E447F0" w:rsidRPr="003D4DD0">
        <w:trPr>
          <w:trHeight w:val="46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7F0" w:rsidRPr="003D4DD0" w:rsidRDefault="00E447F0" w:rsidP="0009008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 xml:space="preserve">Развитие муниципального управления в </w:t>
            </w:r>
          </w:p>
          <w:p w:rsidR="00E447F0" w:rsidRPr="003D4DD0" w:rsidRDefault="00E447F0" w:rsidP="0009008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Еремеевском</w:t>
            </w:r>
            <w:r w:rsidRPr="003D4DD0">
              <w:rPr>
                <w:color w:val="000000"/>
                <w:sz w:val="24"/>
                <w:szCs w:val="24"/>
              </w:rPr>
              <w:t xml:space="preserve"> сельсовете </w:t>
            </w:r>
            <w:r>
              <w:rPr>
                <w:color w:val="000000"/>
                <w:sz w:val="24"/>
                <w:szCs w:val="24"/>
              </w:rPr>
              <w:t>Сосновоборского</w:t>
            </w:r>
            <w:r w:rsidRPr="003D4DD0">
              <w:rPr>
                <w:color w:val="000000"/>
                <w:sz w:val="24"/>
                <w:szCs w:val="24"/>
              </w:rPr>
              <w:t xml:space="preserve"> района </w:t>
            </w:r>
          </w:p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 xml:space="preserve">Пензенской области на </w:t>
            </w:r>
            <w:r>
              <w:rPr>
                <w:color w:val="000000"/>
                <w:sz w:val="24"/>
                <w:szCs w:val="24"/>
              </w:rPr>
              <w:t>2021-2023</w:t>
            </w:r>
            <w:r w:rsidRPr="00FB6457">
              <w:rPr>
                <w:color w:val="000000"/>
                <w:sz w:val="24"/>
                <w:szCs w:val="24"/>
              </w:rPr>
              <w:t xml:space="preserve">  </w:t>
            </w:r>
            <w:r w:rsidRPr="003D4DD0">
              <w:rPr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2203,4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1940,2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1952,9</w:t>
            </w:r>
          </w:p>
        </w:tc>
      </w:tr>
      <w:tr w:rsidR="00E447F0" w:rsidRPr="003D4DD0">
        <w:trPr>
          <w:trHeight w:val="46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color w:val="000000"/>
                <w:sz w:val="24"/>
                <w:szCs w:val="24"/>
              </w:rPr>
              <w:t xml:space="preserve">Еремеевского </w:t>
            </w:r>
            <w:r w:rsidRPr="003D4DD0">
              <w:rPr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2203,4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1940,2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1952,9</w:t>
            </w:r>
          </w:p>
        </w:tc>
      </w:tr>
      <w:tr w:rsidR="00E447F0" w:rsidRPr="003D4DD0">
        <w:trPr>
          <w:trHeight w:val="46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Подпрограмма 1</w:t>
            </w: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Обеспечение деятельности администрации Еремеевского сельсовета Сосновоборского района Пензенской области на 2021-2023 годы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Default="00E447F0" w:rsidP="007F7776">
            <w:r>
              <w:rPr>
                <w:sz w:val="24"/>
                <w:szCs w:val="24"/>
              </w:rPr>
              <w:t>1862,3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Default="00E447F0" w:rsidP="00090082">
            <w:r>
              <w:rPr>
                <w:sz w:val="24"/>
                <w:szCs w:val="24"/>
              </w:rPr>
              <w:t>1605,1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D857BA" w:rsidRDefault="00E447F0" w:rsidP="00090082">
            <w:r>
              <w:rPr>
                <w:sz w:val="24"/>
                <w:szCs w:val="24"/>
              </w:rPr>
              <w:t>1609,7</w:t>
            </w:r>
          </w:p>
        </w:tc>
      </w:tr>
      <w:tr w:rsidR="00E447F0" w:rsidRPr="003D4DD0">
        <w:trPr>
          <w:trHeight w:val="215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color w:val="000000"/>
                <w:sz w:val="24"/>
                <w:szCs w:val="24"/>
              </w:rPr>
              <w:t xml:space="preserve">Еремеевского </w:t>
            </w:r>
            <w:r w:rsidRPr="003D4DD0">
              <w:rPr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Default="00E447F0" w:rsidP="007F7776">
            <w:r>
              <w:rPr>
                <w:sz w:val="24"/>
                <w:szCs w:val="24"/>
              </w:rPr>
              <w:t>1862,3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Default="00E447F0" w:rsidP="00090082">
            <w:r>
              <w:rPr>
                <w:sz w:val="24"/>
                <w:szCs w:val="24"/>
              </w:rPr>
              <w:t>1605,1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D857BA" w:rsidRDefault="00E447F0" w:rsidP="00090082">
            <w:r>
              <w:rPr>
                <w:sz w:val="24"/>
                <w:szCs w:val="24"/>
              </w:rPr>
              <w:t>1609,7</w:t>
            </w:r>
          </w:p>
        </w:tc>
      </w:tr>
      <w:tr w:rsidR="00E447F0" w:rsidRPr="003D4DD0">
        <w:trPr>
          <w:trHeight w:val="84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color w:val="000000"/>
                <w:sz w:val="24"/>
                <w:szCs w:val="24"/>
              </w:rPr>
              <w:t>2</w:t>
            </w: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sz w:val="24"/>
                <w:szCs w:val="24"/>
              </w:rPr>
              <w:t xml:space="preserve">Комплексное развитие систем коммунальной инфраструктуры </w:t>
            </w:r>
            <w:r>
              <w:rPr>
                <w:sz w:val="24"/>
                <w:szCs w:val="24"/>
              </w:rPr>
              <w:t xml:space="preserve">Еремеевского </w:t>
            </w:r>
            <w:r w:rsidRPr="003D4DD0">
              <w:rPr>
                <w:sz w:val="24"/>
                <w:szCs w:val="24"/>
              </w:rPr>
              <w:t xml:space="preserve"> сельсовета </w:t>
            </w:r>
            <w:r>
              <w:rPr>
                <w:sz w:val="24"/>
                <w:szCs w:val="24"/>
              </w:rPr>
              <w:t xml:space="preserve">Сосновоборского района </w:t>
            </w:r>
            <w:r w:rsidRPr="003D4DD0">
              <w:rPr>
                <w:sz w:val="24"/>
                <w:szCs w:val="24"/>
              </w:rPr>
              <w:t xml:space="preserve">Пензенской области  на </w:t>
            </w:r>
            <w:r>
              <w:rPr>
                <w:color w:val="000000"/>
                <w:sz w:val="24"/>
                <w:szCs w:val="24"/>
              </w:rPr>
              <w:t>2021-2023</w:t>
            </w:r>
            <w:r w:rsidRPr="00FB6457">
              <w:rPr>
                <w:color w:val="000000"/>
                <w:sz w:val="24"/>
                <w:szCs w:val="24"/>
              </w:rPr>
              <w:t xml:space="preserve">  </w:t>
            </w:r>
            <w:r w:rsidRPr="003D4DD0">
              <w:rPr>
                <w:sz w:val="24"/>
                <w:szCs w:val="24"/>
              </w:rPr>
              <w:t>годы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447F0" w:rsidRPr="003D4DD0">
        <w:trPr>
          <w:trHeight w:val="84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color w:val="000000"/>
                <w:sz w:val="24"/>
                <w:szCs w:val="24"/>
              </w:rPr>
              <w:t xml:space="preserve">Еремеевского </w:t>
            </w:r>
            <w:r w:rsidRPr="003D4DD0">
              <w:rPr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47F0" w:rsidRPr="003D4DD0">
        <w:trPr>
          <w:trHeight w:val="84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Энергосбережение и повышение энергетической эффективности на территории Еремеевского  сельсовета</w:t>
            </w:r>
            <w:r w:rsidRPr="003D4DD0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Сосновоборского</w:t>
            </w:r>
            <w:r w:rsidRPr="003D4DD0">
              <w:rPr>
                <w:color w:val="000000"/>
                <w:sz w:val="24"/>
                <w:szCs w:val="24"/>
              </w:rPr>
              <w:t xml:space="preserve"> района Пензенской области» на </w:t>
            </w:r>
            <w:r>
              <w:rPr>
                <w:color w:val="000000"/>
                <w:sz w:val="24"/>
                <w:szCs w:val="24"/>
              </w:rPr>
              <w:t>2021-2023</w:t>
            </w:r>
            <w:r w:rsidRPr="00FB6457">
              <w:rPr>
                <w:color w:val="000000"/>
                <w:sz w:val="24"/>
                <w:szCs w:val="24"/>
              </w:rPr>
              <w:t xml:space="preserve">  </w:t>
            </w:r>
            <w:r w:rsidRPr="003D4DD0">
              <w:rPr>
                <w:color w:val="000000"/>
                <w:sz w:val="24"/>
                <w:szCs w:val="24"/>
              </w:rPr>
              <w:t xml:space="preserve"> год</w:t>
            </w:r>
            <w:r>
              <w:rPr>
                <w:color w:val="000000"/>
                <w:sz w:val="24"/>
                <w:szCs w:val="24"/>
              </w:rPr>
              <w:t>ы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447F0" w:rsidRPr="003D4DD0">
        <w:trPr>
          <w:trHeight w:val="84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color w:val="000000"/>
                <w:sz w:val="24"/>
                <w:szCs w:val="24"/>
              </w:rPr>
              <w:t xml:space="preserve">Еремеевского </w:t>
            </w:r>
            <w:r w:rsidRPr="003D4DD0">
              <w:rPr>
                <w:color w:val="000000"/>
                <w:sz w:val="24"/>
                <w:szCs w:val="24"/>
              </w:rPr>
              <w:t xml:space="preserve"> сельсовета  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447F0" w:rsidRPr="003D4DD0">
        <w:trPr>
          <w:trHeight w:val="84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Благоустройство населенных пунктов Еремеевского </w:t>
            </w:r>
            <w:r w:rsidRPr="003D4DD0">
              <w:rPr>
                <w:sz w:val="24"/>
                <w:szCs w:val="24"/>
              </w:rPr>
              <w:t xml:space="preserve"> сельсовета </w:t>
            </w:r>
            <w:r>
              <w:rPr>
                <w:sz w:val="24"/>
                <w:szCs w:val="24"/>
              </w:rPr>
              <w:t xml:space="preserve">Сосновоборского района </w:t>
            </w:r>
            <w:r w:rsidRPr="003D4DD0">
              <w:rPr>
                <w:sz w:val="24"/>
                <w:szCs w:val="24"/>
              </w:rPr>
              <w:t xml:space="preserve">Пензенской области  на </w:t>
            </w:r>
            <w:r>
              <w:rPr>
                <w:color w:val="000000"/>
                <w:sz w:val="24"/>
                <w:szCs w:val="24"/>
              </w:rPr>
              <w:t>2021-2023</w:t>
            </w:r>
            <w:r w:rsidRPr="00FB6457">
              <w:rPr>
                <w:color w:val="000000"/>
                <w:sz w:val="24"/>
                <w:szCs w:val="24"/>
              </w:rPr>
              <w:t xml:space="preserve">  </w:t>
            </w:r>
            <w:r w:rsidRPr="003D4DD0">
              <w:rPr>
                <w:sz w:val="24"/>
                <w:szCs w:val="24"/>
              </w:rPr>
              <w:t>годы</w:t>
            </w:r>
            <w:r w:rsidRPr="003D4DD0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B41B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447F0" w:rsidRPr="003D4DD0">
        <w:trPr>
          <w:trHeight w:val="84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color w:val="000000"/>
                <w:sz w:val="24"/>
                <w:szCs w:val="24"/>
              </w:rPr>
              <w:t xml:space="preserve">Еремеевского </w:t>
            </w:r>
            <w:r w:rsidRPr="003D4DD0">
              <w:rPr>
                <w:color w:val="000000"/>
                <w:sz w:val="24"/>
                <w:szCs w:val="24"/>
              </w:rPr>
              <w:t xml:space="preserve"> сельсовета  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447F0" w:rsidRPr="003D4DD0">
        <w:trPr>
          <w:trHeight w:val="211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sz w:val="24"/>
                <w:szCs w:val="24"/>
              </w:rPr>
              <w:t xml:space="preserve">Управление муниципальной собственностью </w:t>
            </w:r>
            <w:r>
              <w:rPr>
                <w:sz w:val="24"/>
                <w:szCs w:val="24"/>
              </w:rPr>
              <w:t>Еремеевского  сельсовета Сосновоборского района</w:t>
            </w:r>
          </w:p>
          <w:p w:rsidR="00E447F0" w:rsidRPr="003D4DD0" w:rsidRDefault="00E447F0" w:rsidP="00B41B07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sz w:val="24"/>
                <w:szCs w:val="24"/>
              </w:rPr>
              <w:t xml:space="preserve">Пензенской области на </w:t>
            </w:r>
            <w:r>
              <w:rPr>
                <w:color w:val="000000"/>
                <w:sz w:val="24"/>
                <w:szCs w:val="24"/>
              </w:rPr>
              <w:t>2021</w:t>
            </w:r>
            <w:r w:rsidRPr="00FB6457">
              <w:rPr>
                <w:color w:val="000000"/>
                <w:sz w:val="24"/>
                <w:szCs w:val="24"/>
              </w:rPr>
              <w:t>-202</w:t>
            </w:r>
            <w:r>
              <w:rPr>
                <w:color w:val="000000"/>
                <w:sz w:val="24"/>
                <w:szCs w:val="24"/>
              </w:rPr>
              <w:t>3</w:t>
            </w:r>
            <w:r w:rsidRPr="00FB6457">
              <w:rPr>
                <w:color w:val="000000"/>
                <w:sz w:val="24"/>
                <w:szCs w:val="24"/>
              </w:rPr>
              <w:t xml:space="preserve">  </w:t>
            </w:r>
            <w:r w:rsidRPr="003D4DD0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Всего</w:t>
            </w: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447F0" w:rsidRPr="003D4DD0">
        <w:trPr>
          <w:trHeight w:val="844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color w:val="000000"/>
                <w:sz w:val="24"/>
                <w:szCs w:val="24"/>
              </w:rPr>
              <w:t xml:space="preserve">Еремеевского </w:t>
            </w:r>
            <w:r w:rsidRPr="003D4DD0">
              <w:rPr>
                <w:color w:val="000000"/>
                <w:sz w:val="24"/>
                <w:szCs w:val="24"/>
              </w:rPr>
              <w:t xml:space="preserve"> сельсовета  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B41B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447F0" w:rsidRPr="003D4DD0">
        <w:trPr>
          <w:trHeight w:val="15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 xml:space="preserve">Развитие сети автомобильных дорог на территории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Еремеевского сельсовета Сосновоборского района </w:t>
            </w:r>
            <w:r w:rsidRPr="003D4DD0">
              <w:rPr>
                <w:color w:val="000000"/>
                <w:sz w:val="24"/>
                <w:szCs w:val="24"/>
                <w:lang w:eastAsia="en-US"/>
              </w:rPr>
              <w:t xml:space="preserve">Пензенской области на </w:t>
            </w:r>
            <w:r>
              <w:rPr>
                <w:color w:val="000000"/>
                <w:sz w:val="24"/>
                <w:szCs w:val="24"/>
              </w:rPr>
              <w:t>2021-2023</w:t>
            </w:r>
            <w:r w:rsidRPr="00FB6457">
              <w:rPr>
                <w:color w:val="000000"/>
                <w:sz w:val="24"/>
                <w:szCs w:val="24"/>
              </w:rPr>
              <w:t xml:space="preserve">  </w:t>
            </w:r>
            <w:r w:rsidRPr="003D4DD0">
              <w:rPr>
                <w:color w:val="000000"/>
                <w:sz w:val="24"/>
                <w:szCs w:val="24"/>
                <w:lang w:eastAsia="en-US"/>
              </w:rPr>
              <w:t>годы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Всего</w:t>
            </w: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115,4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119,8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127,9</w:t>
            </w:r>
          </w:p>
        </w:tc>
      </w:tr>
      <w:tr w:rsidR="00E447F0" w:rsidRPr="003D4DD0">
        <w:trPr>
          <w:trHeight w:val="763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color w:val="000000"/>
                <w:sz w:val="24"/>
                <w:szCs w:val="24"/>
              </w:rPr>
              <w:t xml:space="preserve">Еремеевского </w:t>
            </w:r>
            <w:r w:rsidRPr="003D4DD0">
              <w:rPr>
                <w:color w:val="000000"/>
                <w:sz w:val="24"/>
                <w:szCs w:val="24"/>
              </w:rPr>
              <w:t xml:space="preserve"> сельсовета  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115,4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119,8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D739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127,9</w:t>
            </w:r>
          </w:p>
        </w:tc>
      </w:tr>
      <w:tr w:rsidR="00E447F0" w:rsidRPr="003D4DD0">
        <w:trPr>
          <w:trHeight w:val="28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87671A">
              <w:rPr>
                <w:sz w:val="24"/>
                <w:szCs w:val="24"/>
              </w:rPr>
              <w:t xml:space="preserve">Обеспечение общественного порядка и противодействию преступности  в </w:t>
            </w:r>
            <w:r>
              <w:rPr>
                <w:sz w:val="24"/>
                <w:szCs w:val="24"/>
              </w:rPr>
              <w:t>Еремеевском</w:t>
            </w:r>
            <w:r w:rsidRPr="0087671A">
              <w:rPr>
                <w:sz w:val="24"/>
                <w:szCs w:val="24"/>
              </w:rPr>
              <w:t xml:space="preserve"> сельсовете Сосновоборского района Пензенской области  на </w:t>
            </w:r>
            <w:r>
              <w:rPr>
                <w:color w:val="000000"/>
                <w:sz w:val="24"/>
                <w:szCs w:val="24"/>
              </w:rPr>
              <w:t>2021-2023</w:t>
            </w:r>
            <w:r w:rsidRPr="00FB6457">
              <w:rPr>
                <w:color w:val="000000"/>
                <w:sz w:val="24"/>
                <w:szCs w:val="24"/>
              </w:rPr>
              <w:t xml:space="preserve">  </w:t>
            </w:r>
            <w:r w:rsidRPr="0087671A">
              <w:rPr>
                <w:sz w:val="24"/>
                <w:szCs w:val="24"/>
              </w:rPr>
              <w:t>годы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Всего</w:t>
            </w: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E447F0" w:rsidRPr="003D4DD0">
        <w:trPr>
          <w:trHeight w:val="844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color w:val="000000"/>
                <w:sz w:val="24"/>
                <w:szCs w:val="24"/>
              </w:rPr>
              <w:t xml:space="preserve">Еремеевского </w:t>
            </w:r>
            <w:r w:rsidRPr="003D4DD0">
              <w:rPr>
                <w:color w:val="000000"/>
                <w:sz w:val="24"/>
                <w:szCs w:val="24"/>
              </w:rPr>
              <w:t xml:space="preserve"> сельсовета  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E447F0" w:rsidRPr="003D4DD0">
        <w:trPr>
          <w:trHeight w:val="844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16425">
              <w:rPr>
                <w:sz w:val="24"/>
                <w:szCs w:val="24"/>
              </w:rPr>
              <w:t xml:space="preserve">Защита населения и территорий от чрезвычайных ситуаций, обеспечение пожарной безопасности в </w:t>
            </w:r>
            <w:r>
              <w:rPr>
                <w:sz w:val="24"/>
                <w:szCs w:val="24"/>
              </w:rPr>
              <w:t>Еремеевском</w:t>
            </w:r>
            <w:r w:rsidRPr="00F16425">
              <w:rPr>
                <w:sz w:val="24"/>
                <w:szCs w:val="24"/>
              </w:rPr>
              <w:t xml:space="preserve"> сельсовете Сосновоборского района Пензенской области на </w:t>
            </w:r>
            <w:r>
              <w:rPr>
                <w:color w:val="000000"/>
                <w:sz w:val="24"/>
                <w:szCs w:val="24"/>
              </w:rPr>
              <w:t>2021-2023</w:t>
            </w:r>
            <w:r w:rsidRPr="00FB6457">
              <w:rPr>
                <w:color w:val="000000"/>
                <w:sz w:val="24"/>
                <w:szCs w:val="24"/>
              </w:rPr>
              <w:t xml:space="preserve">  </w:t>
            </w:r>
            <w:r w:rsidRPr="00F16425">
              <w:rPr>
                <w:sz w:val="24"/>
                <w:szCs w:val="24"/>
              </w:rPr>
              <w:t>годы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Всего</w:t>
            </w: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</w:t>
            </w:r>
          </w:p>
        </w:tc>
      </w:tr>
      <w:tr w:rsidR="00E447F0" w:rsidRPr="003D4DD0">
        <w:trPr>
          <w:trHeight w:val="1515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color w:val="000000"/>
                <w:sz w:val="24"/>
                <w:szCs w:val="24"/>
              </w:rPr>
              <w:t xml:space="preserve">Еремеевского </w:t>
            </w:r>
            <w:r w:rsidRPr="003D4DD0">
              <w:rPr>
                <w:color w:val="000000"/>
                <w:sz w:val="24"/>
                <w:szCs w:val="24"/>
              </w:rPr>
              <w:t xml:space="preserve"> сельсовета  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3C757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3C757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3C757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</w:t>
            </w:r>
          </w:p>
        </w:tc>
      </w:tr>
      <w:tr w:rsidR="00E447F0" w:rsidRPr="003D4DD0">
        <w:trPr>
          <w:trHeight w:val="844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5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sz w:val="24"/>
                <w:szCs w:val="24"/>
              </w:rPr>
              <w:t xml:space="preserve">Развитие </w:t>
            </w:r>
            <w:r>
              <w:rPr>
                <w:sz w:val="24"/>
                <w:szCs w:val="24"/>
              </w:rPr>
              <w:t xml:space="preserve">культуры в </w:t>
            </w:r>
            <w:r w:rsidRPr="003D4DD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Еремеевском сельсовете Сосновоборского района </w:t>
            </w:r>
            <w:r w:rsidRPr="003D4DD0">
              <w:rPr>
                <w:sz w:val="24"/>
                <w:szCs w:val="24"/>
              </w:rPr>
              <w:t xml:space="preserve">Пензенской области на </w:t>
            </w:r>
            <w:r>
              <w:rPr>
                <w:color w:val="000000"/>
                <w:sz w:val="24"/>
                <w:szCs w:val="24"/>
              </w:rPr>
              <w:t>2021-2023</w:t>
            </w:r>
            <w:r w:rsidRPr="00FB6457">
              <w:rPr>
                <w:color w:val="000000"/>
                <w:sz w:val="24"/>
                <w:szCs w:val="24"/>
              </w:rPr>
              <w:t xml:space="preserve">  </w:t>
            </w:r>
            <w:r w:rsidRPr="003D4DD0">
              <w:rPr>
                <w:sz w:val="24"/>
                <w:szCs w:val="24"/>
              </w:rPr>
              <w:t>годы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Всего</w:t>
            </w: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9A20F3" w:rsidRDefault="00E447F0" w:rsidP="00D739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199,9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Default="00E447F0" w:rsidP="00090082"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Default="00E447F0" w:rsidP="00090082">
            <w:r>
              <w:rPr>
                <w:color w:val="000000"/>
                <w:sz w:val="24"/>
                <w:szCs w:val="24"/>
              </w:rPr>
              <w:t>199,9</w:t>
            </w:r>
          </w:p>
        </w:tc>
      </w:tr>
      <w:tr w:rsidR="00E447F0" w:rsidRPr="003D4DD0">
        <w:trPr>
          <w:trHeight w:val="844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color w:val="000000"/>
                <w:sz w:val="24"/>
                <w:szCs w:val="24"/>
              </w:rPr>
              <w:t>Еремеевского</w:t>
            </w:r>
            <w:r w:rsidRPr="003D4DD0">
              <w:rPr>
                <w:color w:val="000000"/>
                <w:sz w:val="24"/>
                <w:szCs w:val="24"/>
              </w:rPr>
              <w:t xml:space="preserve"> сельсовета  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Pr="003D4DD0" w:rsidRDefault="00E447F0" w:rsidP="0009008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D4DD0"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Default="00E447F0" w:rsidP="003C7579"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Default="00E447F0" w:rsidP="003C7579"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47F0" w:rsidRDefault="00E447F0" w:rsidP="003C7579">
            <w:r>
              <w:rPr>
                <w:color w:val="000000"/>
                <w:sz w:val="24"/>
                <w:szCs w:val="24"/>
              </w:rPr>
              <w:t>199,9</w:t>
            </w:r>
          </w:p>
        </w:tc>
      </w:tr>
    </w:tbl>
    <w:p w:rsidR="00E447F0" w:rsidRDefault="00E447F0" w:rsidP="00375ADD"/>
    <w:p w:rsidR="00E447F0" w:rsidRDefault="00E447F0" w:rsidP="00375ADD">
      <w:pPr>
        <w:autoSpaceDE w:val="0"/>
        <w:autoSpaceDN w:val="0"/>
        <w:adjustRightInd w:val="0"/>
        <w:jc w:val="right"/>
        <w:outlineLvl w:val="1"/>
        <w:rPr>
          <w:color w:val="000000"/>
          <w:sz w:val="24"/>
          <w:szCs w:val="24"/>
        </w:rPr>
      </w:pPr>
    </w:p>
    <w:p w:rsidR="00E447F0" w:rsidRPr="002546E0" w:rsidRDefault="00E447F0" w:rsidP="00375AD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546E0">
        <w:rPr>
          <w:b/>
          <w:bCs/>
          <w:color w:val="000000"/>
          <w:sz w:val="24"/>
          <w:szCs w:val="24"/>
        </w:rPr>
        <w:t>Мероприятия муниципальной программы</w:t>
      </w:r>
    </w:p>
    <w:p w:rsidR="00E447F0" w:rsidRPr="002546E0" w:rsidRDefault="00E447F0" w:rsidP="00375AD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u w:val="single"/>
        </w:rPr>
      </w:pPr>
      <w:r w:rsidRPr="002546E0">
        <w:rPr>
          <w:b/>
          <w:bCs/>
          <w:color w:val="000000"/>
          <w:sz w:val="24"/>
          <w:szCs w:val="24"/>
          <w:u w:val="single"/>
        </w:rPr>
        <w:t xml:space="preserve">«Развитие муниципального управления в  </w:t>
      </w:r>
      <w:r>
        <w:rPr>
          <w:b/>
          <w:bCs/>
          <w:color w:val="000000"/>
          <w:sz w:val="24"/>
          <w:szCs w:val="24"/>
          <w:u w:val="single"/>
        </w:rPr>
        <w:t>Еремеевском</w:t>
      </w:r>
      <w:r w:rsidRPr="002546E0">
        <w:rPr>
          <w:b/>
          <w:bCs/>
          <w:color w:val="000000"/>
          <w:sz w:val="24"/>
          <w:szCs w:val="24"/>
          <w:u w:val="single"/>
        </w:rPr>
        <w:t xml:space="preserve"> сельсовете Сосновоборского района </w:t>
      </w:r>
    </w:p>
    <w:p w:rsidR="00E447F0" w:rsidRPr="002546E0" w:rsidRDefault="00E447F0" w:rsidP="00375AD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u w:val="single"/>
        </w:rPr>
      </w:pPr>
      <w:r w:rsidRPr="002546E0">
        <w:rPr>
          <w:b/>
          <w:bCs/>
          <w:color w:val="000000"/>
          <w:sz w:val="24"/>
          <w:szCs w:val="24"/>
          <w:u w:val="single"/>
        </w:rPr>
        <w:t>Пензенской обл</w:t>
      </w:r>
      <w:r>
        <w:rPr>
          <w:b/>
          <w:bCs/>
          <w:color w:val="000000"/>
          <w:sz w:val="24"/>
          <w:szCs w:val="24"/>
          <w:u w:val="single"/>
        </w:rPr>
        <w:t>асти на 2021-2023 годы</w:t>
      </w:r>
      <w:r w:rsidRPr="002546E0">
        <w:rPr>
          <w:b/>
          <w:bCs/>
          <w:color w:val="000000"/>
          <w:sz w:val="24"/>
          <w:szCs w:val="24"/>
          <w:u w:val="single"/>
        </w:rPr>
        <w:t xml:space="preserve"> »</w:t>
      </w:r>
    </w:p>
    <w:p w:rsidR="00E447F0" w:rsidRPr="002546E0" w:rsidRDefault="00E447F0" w:rsidP="00375ADD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2546E0">
        <w:rPr>
          <w:color w:val="000000"/>
          <w:sz w:val="24"/>
          <w:szCs w:val="24"/>
        </w:rPr>
        <w:t xml:space="preserve"> (указать наименование муниципальной программы)</w:t>
      </w:r>
    </w:p>
    <w:tbl>
      <w:tblPr>
        <w:tblW w:w="19859" w:type="dxa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2"/>
        <w:gridCol w:w="2106"/>
        <w:gridCol w:w="1872"/>
        <w:gridCol w:w="282"/>
        <w:gridCol w:w="654"/>
        <w:gridCol w:w="196"/>
        <w:gridCol w:w="788"/>
        <w:gridCol w:w="200"/>
        <w:gridCol w:w="246"/>
        <w:gridCol w:w="830"/>
        <w:gridCol w:w="168"/>
        <w:gridCol w:w="1032"/>
        <w:gridCol w:w="21"/>
        <w:gridCol w:w="1053"/>
        <w:gridCol w:w="357"/>
        <w:gridCol w:w="1520"/>
        <w:gridCol w:w="21"/>
        <w:gridCol w:w="3482"/>
        <w:gridCol w:w="21"/>
        <w:gridCol w:w="2154"/>
        <w:gridCol w:w="2154"/>
      </w:tblGrid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  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Наименование  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 мероприятия   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Исполнители  </w:t>
            </w:r>
          </w:p>
        </w:tc>
        <w:tc>
          <w:tcPr>
            <w:tcW w:w="9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Срок  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испол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нения 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(год) </w:t>
            </w:r>
          </w:p>
        </w:tc>
        <w:tc>
          <w:tcPr>
            <w:tcW w:w="64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Объем финансирования, тыс. рублей     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Показатели  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 результата  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мероприятия по годам     </w:t>
            </w:r>
          </w:p>
        </w:tc>
      </w:tr>
      <w:tr w:rsidR="00E447F0" w:rsidRPr="002546E0">
        <w:trPr>
          <w:gridAfter w:val="3"/>
          <w:wAfter w:w="4329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бюджет   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Пензен-ской 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 области  </w:t>
            </w:r>
          </w:p>
        </w:tc>
        <w:tc>
          <w:tcPr>
            <w:tcW w:w="12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 Сосновоборского района </w:t>
            </w:r>
          </w:p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Пензенской  области </w:t>
            </w:r>
          </w:p>
        </w:tc>
        <w:tc>
          <w:tcPr>
            <w:tcW w:w="143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Еремеевского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Сосновоборского района    Пензенской области»          </w:t>
            </w:r>
          </w:p>
        </w:tc>
        <w:tc>
          <w:tcPr>
            <w:tcW w:w="1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35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3"/>
          <w:wAfter w:w="4329" w:type="dxa"/>
          <w:tblCellSpacing w:w="5" w:type="nil"/>
        </w:trPr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 </w:t>
            </w:r>
          </w:p>
        </w:tc>
        <w:tc>
          <w:tcPr>
            <w:tcW w:w="2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2        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3       </w:t>
            </w: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4   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5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6     </w:t>
            </w:r>
          </w:p>
        </w:tc>
        <w:tc>
          <w:tcPr>
            <w:tcW w:w="12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7   </w:t>
            </w:r>
          </w:p>
        </w:tc>
        <w:tc>
          <w:tcPr>
            <w:tcW w:w="143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8   </w:t>
            </w:r>
          </w:p>
        </w:tc>
        <w:tc>
          <w:tcPr>
            <w:tcW w:w="1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9    </w:t>
            </w:r>
          </w:p>
        </w:tc>
        <w:tc>
          <w:tcPr>
            <w:tcW w:w="35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10      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1555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4B3EA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1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Еремеевского сельсовета Сосновоборского района Пензенской области на 2021-2023 годы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1555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widowControl/>
              <w:tabs>
                <w:tab w:val="left" w:pos="449"/>
                <w:tab w:val="left" w:pos="1088"/>
              </w:tabs>
              <w:autoSpaceDE w:val="0"/>
              <w:autoSpaceDN w:val="0"/>
              <w:rPr>
                <w:sz w:val="24"/>
                <w:szCs w:val="24"/>
              </w:rPr>
            </w:pPr>
            <w:r w:rsidRPr="002546E0">
              <w:rPr>
                <w:color w:val="000000"/>
                <w:sz w:val="24"/>
                <w:szCs w:val="24"/>
              </w:rPr>
              <w:t>Цель подпро</w:t>
            </w:r>
            <w:r>
              <w:rPr>
                <w:color w:val="000000"/>
                <w:sz w:val="24"/>
                <w:szCs w:val="24"/>
              </w:rPr>
              <w:t xml:space="preserve">граммы: </w:t>
            </w:r>
            <w:r w:rsidRPr="002546E0">
              <w:rPr>
                <w:color w:val="000000"/>
                <w:sz w:val="24"/>
                <w:szCs w:val="24"/>
              </w:rPr>
              <w:t xml:space="preserve">  р</w:t>
            </w:r>
            <w:r w:rsidRPr="002546E0">
              <w:rPr>
                <w:sz w:val="24"/>
                <w:szCs w:val="24"/>
              </w:rPr>
              <w:t xml:space="preserve">азвитие муниципальной службы в </w:t>
            </w:r>
            <w:r>
              <w:rPr>
                <w:sz w:val="24"/>
                <w:szCs w:val="24"/>
              </w:rPr>
              <w:t>Еремеевском</w:t>
            </w:r>
            <w:r w:rsidRPr="002546E0">
              <w:rPr>
                <w:sz w:val="24"/>
                <w:szCs w:val="24"/>
              </w:rPr>
              <w:t xml:space="preserve"> сельсовете</w:t>
            </w:r>
            <w:r w:rsidRPr="002546E0">
              <w:rPr>
                <w:color w:val="000000"/>
                <w:sz w:val="24"/>
                <w:szCs w:val="24"/>
              </w:rPr>
              <w:t xml:space="preserve">, </w:t>
            </w:r>
            <w:r w:rsidRPr="002546E0">
              <w:rPr>
                <w:sz w:val="24"/>
                <w:szCs w:val="24"/>
              </w:rPr>
              <w:t>обеспечение деятельности администрации, укрепление материально-технической базы</w:t>
            </w:r>
            <w:r w:rsidRPr="002546E0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1555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widowControl/>
              <w:tabs>
                <w:tab w:val="left" w:pos="449"/>
              </w:tabs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2546E0">
              <w:rPr>
                <w:color w:val="000000"/>
                <w:sz w:val="24"/>
                <w:szCs w:val="24"/>
              </w:rPr>
              <w:t xml:space="preserve">Задача подпрограммы: </w:t>
            </w:r>
            <w:r w:rsidRPr="002546E0">
              <w:rPr>
                <w:sz w:val="24"/>
                <w:szCs w:val="24"/>
              </w:rPr>
              <w:t xml:space="preserve"> проведение мероприятий по оплате труда, проведение мероприятий по организации поставки основных средств и материалов для осуществления деятельности администрации,  осуществление первичного воинского учета, осуществление государственных полномочий, организация оплаты коммунальных услуг, проведение мероприятий,  направленных на обеспечение проведения выборов и референдумов</w:t>
            </w:r>
            <w:r w:rsidRPr="002546E0">
              <w:rPr>
                <w:color w:val="000000"/>
                <w:sz w:val="24"/>
                <w:szCs w:val="24"/>
              </w:rPr>
              <w:t>,</w:t>
            </w:r>
            <w:r w:rsidRPr="002546E0">
              <w:rPr>
                <w:sz w:val="24"/>
                <w:szCs w:val="24"/>
              </w:rPr>
              <w:t xml:space="preserve"> повышение квалификации кадров муниципальных служащих, создание условий для профессионального развития и подготовки кадров в администрации, проведения аттестации, формирование этики поведения и культуры муниципальных служащих, организация и совершенствование работы по предупреждению коррупции и борьбе с коррупцией на муниципальной службе в </w:t>
            </w:r>
            <w:r>
              <w:rPr>
                <w:sz w:val="24"/>
                <w:szCs w:val="24"/>
              </w:rPr>
              <w:t>Еремеевском</w:t>
            </w:r>
            <w:r w:rsidRPr="002546E0">
              <w:rPr>
                <w:sz w:val="24"/>
                <w:szCs w:val="24"/>
              </w:rPr>
              <w:t xml:space="preserve"> сельсовете.</w:t>
            </w:r>
            <w:r w:rsidRPr="002546E0">
              <w:rPr>
                <w:color w:val="000000"/>
                <w:sz w:val="24"/>
                <w:szCs w:val="24"/>
              </w:rPr>
              <w:t xml:space="preserve">                                          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  <w:r w:rsidRPr="002546E0">
              <w:rPr>
                <w:sz w:val="24"/>
                <w:szCs w:val="24"/>
              </w:rPr>
              <w:t>Содержание аппарата администрации</w:t>
            </w:r>
          </w:p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Еремеевского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2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7F7776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2743,0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E828BB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2743,0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9701DF">
            <w:r>
              <w:rPr>
                <w:sz w:val="24"/>
                <w:szCs w:val="24"/>
              </w:rPr>
              <w:t>1079,4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E828BB">
            <w:r>
              <w:rPr>
                <w:sz w:val="24"/>
                <w:szCs w:val="24"/>
              </w:rPr>
              <w:t>1079,4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94176A">
            <w:r>
              <w:rPr>
                <w:sz w:val="24"/>
                <w:szCs w:val="24"/>
              </w:rPr>
              <w:t>831,3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E828BB">
            <w:r>
              <w:rPr>
                <w:sz w:val="24"/>
                <w:szCs w:val="24"/>
              </w:rPr>
              <w:t>831,3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r>
              <w:rPr>
                <w:sz w:val="24"/>
                <w:szCs w:val="24"/>
              </w:rPr>
              <w:t>832,3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E828BB">
            <w:r>
              <w:rPr>
                <w:sz w:val="24"/>
                <w:szCs w:val="24"/>
              </w:rPr>
              <w:t>832,3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  <w:r w:rsidRPr="002546E0">
              <w:rPr>
                <w:sz w:val="24"/>
                <w:szCs w:val="24"/>
              </w:rPr>
              <w:t>Содержание главы администрации</w:t>
            </w:r>
          </w:p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</w:p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Еремеевского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2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2016,6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E828BB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2016,6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5E50A7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672,2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5E50A7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5E50A7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5E50A7" w:rsidRDefault="00E447F0" w:rsidP="00E828B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672,2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5E50A7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672,2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5E50A7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5E50A7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5E50A7" w:rsidRDefault="00E447F0" w:rsidP="00E828B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672,2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5E50A7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672,2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5E50A7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5E50A7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50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5E50A7" w:rsidRDefault="00E447F0" w:rsidP="00E828B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672,2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  <w:r w:rsidRPr="002546E0">
              <w:rPr>
                <w:sz w:val="24"/>
                <w:szCs w:val="24"/>
              </w:rPr>
              <w:t xml:space="preserve">Исполнение государственных (муниципальных) полномочий </w:t>
            </w:r>
          </w:p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Еремеевского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2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278,8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E828BB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278,8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91,1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E828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91,1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92,1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E828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92,1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95,6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E828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95,6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F6754D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21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Еремеевского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2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DD1917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9417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rHeight w:val="421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  <w:r w:rsidRPr="002546E0">
              <w:rPr>
                <w:sz w:val="24"/>
                <w:szCs w:val="24"/>
              </w:rPr>
              <w:t>Повышение квалификации кадрового состава администрации</w:t>
            </w:r>
          </w:p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Еремеевского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2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rHeight w:val="379"/>
          <w:tblCellSpacing w:w="5" w:type="nil"/>
        </w:trPr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Расходы на  исполнение переданных полномочий по организации формирования и исполнения бюджета</w:t>
            </w:r>
          </w:p>
        </w:tc>
        <w:tc>
          <w:tcPr>
            <w:tcW w:w="21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Еремеевского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</w:t>
            </w:r>
          </w:p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Сосновоборского</w:t>
            </w:r>
          </w:p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Района, Администрация </w:t>
            </w:r>
          </w:p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Сосновоборского района (по согласованию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9274A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9274A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9274A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9274A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rHeight w:val="379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rHeight w:val="375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rHeight w:val="360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rHeight w:val="960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rHeight w:val="225"/>
          <w:tblCellSpacing w:w="5" w:type="nil"/>
        </w:trPr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66B5">
              <w:rPr>
                <w:rFonts w:ascii="Times New Roman" w:hAnsi="Times New Roman" w:cs="Times New Roman"/>
                <w:sz w:val="22"/>
                <w:szCs w:val="22"/>
              </w:rPr>
              <w:t>Доплата к пенсиям муниципальным служащим</w:t>
            </w:r>
          </w:p>
        </w:tc>
        <w:tc>
          <w:tcPr>
            <w:tcW w:w="21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F6754D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Еремеевского</w:t>
            </w:r>
            <w:r w:rsidRPr="00F6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9274A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9274A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9274A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9274A" w:rsidRDefault="00E447F0" w:rsidP="00E828BB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rHeight w:val="240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F6754D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5E50A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E828B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19,5</w:t>
            </w: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rHeight w:val="195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F6754D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5E50A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E828B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rHeight w:val="255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F6754D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5E50A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E828B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tblCellSpacing w:w="5" w:type="nil"/>
        </w:trPr>
        <w:tc>
          <w:tcPr>
            <w:tcW w:w="1555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810D62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2 «Подпрограмма «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Комплексное развитие систем коммунальной инфраструктуры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Еремеевского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 xml:space="preserve">  сельсовета Сосновоборского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йона Пензенской области  на 2021-2023 годы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154" w:type="dxa"/>
          </w:tcPr>
          <w:p w:rsidR="00E447F0" w:rsidRPr="009D71B6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tblCellSpacing w:w="5" w:type="nil"/>
        </w:trPr>
        <w:tc>
          <w:tcPr>
            <w:tcW w:w="1555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B24D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подпрограммы: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строительство и модернизация (реконструкция) системы коммунальной инфраструктуры, улучшение состояния окружающей среды, экологическая безопасность развития, создание благоприятных условий для проживания населения,  повышение качества предоставляемых коммунальных услуг.</w:t>
            </w:r>
          </w:p>
        </w:tc>
        <w:tc>
          <w:tcPr>
            <w:tcW w:w="2154" w:type="dxa"/>
          </w:tcPr>
          <w:p w:rsidR="00E447F0" w:rsidRPr="009D71B6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tblCellSpacing w:w="5" w:type="nil"/>
        </w:trPr>
        <w:tc>
          <w:tcPr>
            <w:tcW w:w="1555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B24D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 подпрограммы: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Водоснабжение (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снижение износа водопроводных сетей, снижение утечек и неучтенного расхода воды)</w:t>
            </w:r>
          </w:p>
        </w:tc>
        <w:tc>
          <w:tcPr>
            <w:tcW w:w="2154" w:type="dxa"/>
          </w:tcPr>
          <w:p w:rsidR="00E447F0" w:rsidRPr="009D71B6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водопроводных сетей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Еремеевского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11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B24D06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B24D0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B24D0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B24D0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1555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810D62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3 «Энергосбережение и повышение энергетической эффективности на территории Еремеевского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сельсовета Сосновоборского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йона Пензенской области» на 2021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год»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1555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B24D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 подпрограммы: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переход на энергосберегающий путь развития на основе обеспечения рационального использования энергетических ресурсов при их потреблении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1555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B24D06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 подпрограммы: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расчетов за потребленные энергетические ресурсы с использованием приборов учета, автоматизации в сфере контроля и учета расхода энергетических ресурсов, проведение обязательных энергетических обследований и паспортизации потребителей энергетических ресурсов, переход на энергосберегающий путь развития на основе обеспечения рационального использования энергетических ресурсов при их потреблении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обязательных энергетических обследований</w:t>
            </w:r>
          </w:p>
        </w:tc>
        <w:tc>
          <w:tcPr>
            <w:tcW w:w="18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Еремеевского сельсовета </w:t>
            </w: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7E45BD" w:rsidRDefault="00E447F0" w:rsidP="00090082">
            <w:pPr>
              <w:rPr>
                <w:b/>
                <w:bCs/>
                <w:sz w:val="24"/>
                <w:szCs w:val="24"/>
              </w:rPr>
            </w:pPr>
            <w:r w:rsidRPr="007E45BD">
              <w:rPr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7E45BD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7E45BD" w:rsidRDefault="00E447F0" w:rsidP="00090082">
            <w:pPr>
              <w:rPr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7E45BD" w:rsidRDefault="00E447F0" w:rsidP="00090082">
            <w:pPr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7E45BD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7E45BD" w:rsidRDefault="00E447F0" w:rsidP="00090082">
            <w:pPr>
              <w:rPr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7E45BD" w:rsidRDefault="00E447F0" w:rsidP="00090082">
            <w:pPr>
              <w:rPr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rHeight w:val="255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rHeight w:val="1660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1555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94176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Подпрограмма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населенных пунктов Еремеевского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 xml:space="preserve">  сельсовета Сосновоборского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йона Пензенской области  на 2021-2023 годы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1555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1426A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подпрограммы: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территории, строительство и реконструкция систем наружного освещения улиц, обустройство мест санкционированного размещения ТКО, направленных на благоустройство населенных пунктов, повышение уровня благоустройства и санитарного состояния сельских населенных пунктов, развитие и поддержка инициатив жителей населенных пунктов по благоустройству и санитарной очистки территории Еремеевского сельсовета.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1555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 подпрограммы: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 наружного освещения населенных пунктов, обустройство территорий санкционирования мест размещения твердых коммунальных отходов, выполнение других мероприятий, связанных с благоустройством населенных пунктов.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545DD7" w:rsidRDefault="00E447F0" w:rsidP="00090082">
            <w:pPr>
              <w:pStyle w:val="conspluscellmailrucssattributepostfix"/>
            </w:pPr>
            <w:r w:rsidRPr="00545DD7">
              <w:rPr>
                <w:lang w:val="en-US"/>
              </w:rPr>
              <w:t>4</w:t>
            </w:r>
            <w:r w:rsidRPr="00545DD7">
              <w:t>.1.</w:t>
            </w:r>
          </w:p>
          <w:p w:rsidR="00E447F0" w:rsidRPr="00545DD7" w:rsidRDefault="00E447F0" w:rsidP="00090082">
            <w:pPr>
              <w:pStyle w:val="conspluscellmailrucssattributepostfix"/>
            </w:pPr>
            <w:r w:rsidRPr="00545DD7">
              <w:t> 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E8202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7F0" w:rsidRPr="003D4DD0" w:rsidRDefault="00E447F0" w:rsidP="00E8202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</w:t>
            </w:r>
          </w:p>
        </w:tc>
        <w:tc>
          <w:tcPr>
            <w:tcW w:w="18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cellmailrucssattributepostfix"/>
            </w:pPr>
            <w:r>
              <w:rPr>
                <w:color w:val="000000"/>
              </w:rPr>
              <w:t xml:space="preserve">Администрация Еремеевского сельсовета </w:t>
            </w:r>
          </w:p>
          <w:p w:rsidR="00E447F0" w:rsidRDefault="00E447F0" w:rsidP="00090082">
            <w:pPr>
              <w:pStyle w:val="conspluscellmailrucssattributepostfix"/>
            </w:pPr>
            <w:r>
              <w:t> </w:t>
            </w: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cellmailrucssattributepostfix"/>
            </w:pPr>
            <w:r>
              <w:rPr>
                <w:color w:val="000000"/>
              </w:rPr>
              <w:t xml:space="preserve">Итого 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6F68DA" w:rsidRDefault="00E447F0" w:rsidP="00090082">
            <w:pPr>
              <w:pStyle w:val="conspluscellmailrucssattributepostfix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Pr="006F68DA">
              <w:rPr>
                <w:b/>
                <w:bCs/>
              </w:rPr>
              <w:t>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6F68DA" w:rsidRDefault="00E447F0" w:rsidP="00090082">
            <w:pPr>
              <w:pStyle w:val="conspluscellmailrucssattributepostfix"/>
              <w:rPr>
                <w:b/>
                <w:bCs/>
              </w:rPr>
            </w:pPr>
            <w:r w:rsidRPr="006F68DA">
              <w:rPr>
                <w:b/>
                <w:bCs/>
              </w:rPr>
              <w:t> 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6F68DA" w:rsidRDefault="00E447F0" w:rsidP="00090082">
            <w:pPr>
              <w:pStyle w:val="conspluscellmailrucssattributepostfix"/>
              <w:rPr>
                <w:b/>
                <w:bCs/>
              </w:rPr>
            </w:pPr>
            <w:r w:rsidRPr="006F68DA">
              <w:rPr>
                <w:b/>
                <w:bCs/>
              </w:rPr>
              <w:t> 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6F68DA" w:rsidRDefault="00E447F0" w:rsidP="00E828BB">
            <w:pPr>
              <w:pStyle w:val="conspluscellmailrucssattributepostfix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Pr="006F68DA">
              <w:rPr>
                <w:b/>
                <w:bCs/>
              </w:rPr>
              <w:t>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cellmailrucssattributepostfix"/>
            </w:pPr>
          </w:p>
        </w:tc>
        <w:tc>
          <w:tcPr>
            <w:tcW w:w="35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cellmailrucssattributepostfix"/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A0BFE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A0BFE" w:rsidRDefault="00E447F0" w:rsidP="00E828B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Default="00E447F0" w:rsidP="00090082"/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Default="00E447F0" w:rsidP="00090082"/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A0BFE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A0BFE" w:rsidRDefault="00E447F0" w:rsidP="00E828B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Default="00E447F0" w:rsidP="00090082"/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Default="00E447F0" w:rsidP="00090082"/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426A7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426A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Cell"/>
              <w:rPr>
                <w:rFonts w:cs="Times New Roman"/>
                <w:color w:val="FF0000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Cell"/>
              <w:rPr>
                <w:rFonts w:cs="Times New Roman"/>
                <w:color w:val="FF0000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426A7" w:rsidRDefault="00E447F0" w:rsidP="00E828B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426A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Default="00E447F0" w:rsidP="00090082"/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Default="00E447F0" w:rsidP="00090082"/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545DD7" w:rsidRDefault="00E447F0" w:rsidP="00090082">
            <w:pPr>
              <w:pStyle w:val="conspluscellmailrucssattributepostfix"/>
            </w:pPr>
            <w:r w:rsidRPr="00545DD7">
              <w:rPr>
                <w:lang w:val="en-US"/>
              </w:rPr>
              <w:t>4</w:t>
            </w:r>
            <w:r w:rsidRPr="00545DD7">
              <w:t>.2.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1A7A64" w:rsidRDefault="00E447F0" w:rsidP="00E8202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7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 наружного освещения</w:t>
            </w:r>
          </w:p>
        </w:tc>
        <w:tc>
          <w:tcPr>
            <w:tcW w:w="18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cellmailrucssattributepostfix"/>
            </w:pPr>
            <w:r>
              <w:rPr>
                <w:color w:val="000000"/>
              </w:rPr>
              <w:t xml:space="preserve">Администрация Еремеевского сельсовета </w:t>
            </w: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cellmailrucssattributepostfix"/>
            </w:pPr>
            <w:r>
              <w:rPr>
                <w:color w:val="000000"/>
              </w:rPr>
              <w:t xml:space="preserve">Итого 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cellmailrucssattributepostfix"/>
            </w:pPr>
            <w: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cellmailrucssattributepostfix"/>
            </w:pPr>
            <w: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cellmailrucssattributepostfix"/>
            </w:pPr>
            <w: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cellmailrucssattributepostfix"/>
            </w:pPr>
            <w: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cellmailrucssattributepostfix"/>
            </w:pPr>
            <w:r>
              <w:rPr>
                <w:color w:val="000000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msonormalmailrucssattributepostfix"/>
            </w:pPr>
            <w:r>
              <w:t> 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426A7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426A7">
              <w:rPr>
                <w:rFonts w:ascii="Times New Roman" w:hAnsi="Times New Roman" w:cs="Times New Roman"/>
                <w:sz w:val="24"/>
                <w:szCs w:val="24"/>
              </w:rPr>
              <w:t> 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426A7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426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426A7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426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426A7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426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426A7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426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426A7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426A7">
              <w:rPr>
                <w:rFonts w:ascii="Times New Roman" w:hAnsi="Times New Roman" w:cs="Times New Roman"/>
                <w:sz w:val="24"/>
                <w:szCs w:val="24"/>
              </w:rPr>
              <w:t> 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426A7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426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426A7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426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426A7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426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426A7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426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426A7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426A7">
              <w:rPr>
                <w:rFonts w:ascii="Times New Roman" w:hAnsi="Times New Roman" w:cs="Times New Roman"/>
                <w:sz w:val="24"/>
                <w:szCs w:val="24"/>
              </w:rPr>
              <w:t> 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426A7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426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426A7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426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426A7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426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426A7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426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545DD7" w:rsidRDefault="00E447F0" w:rsidP="0094176A">
            <w:pPr>
              <w:pStyle w:val="conspluscellmailrucssattributepostfix"/>
            </w:pPr>
            <w:r w:rsidRPr="00545DD7">
              <w:rPr>
                <w:lang w:val="en-US"/>
              </w:rPr>
              <w:t>4.3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545DD7" w:rsidRDefault="00E447F0" w:rsidP="00090082">
            <w:pPr>
              <w:pStyle w:val="conspluscellmailrucssattributepostfix"/>
            </w:pPr>
            <w:r>
              <w:t>Расходы по ликвидации несанкционированных мест размещения отходов</w:t>
            </w:r>
          </w:p>
        </w:tc>
        <w:tc>
          <w:tcPr>
            <w:tcW w:w="18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cellmailrucssattributepostfix"/>
            </w:pPr>
            <w:r>
              <w:rPr>
                <w:color w:val="000000"/>
              </w:rPr>
              <w:t xml:space="preserve">Администрация Еремеевского сельсовета </w:t>
            </w: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cellmailrucssattributepostfix"/>
            </w:pPr>
            <w:r>
              <w:rPr>
                <w:color w:val="000000"/>
              </w:rPr>
              <w:t xml:space="preserve">Итого 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77D88" w:rsidRDefault="00E447F0" w:rsidP="00090082">
            <w:pPr>
              <w:pStyle w:val="conspluscellmailrucssattributepostfix"/>
            </w:pPr>
            <w:r w:rsidRPr="00877D88">
              <w:t> 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77D88" w:rsidRDefault="00E447F0" w:rsidP="00090082">
            <w:pPr>
              <w:pStyle w:val="conspluscellmailrucssattributepostfix"/>
            </w:pPr>
            <w:r w:rsidRPr="00877D88">
              <w:t> 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77D88" w:rsidRDefault="00E447F0" w:rsidP="00090082">
            <w:pPr>
              <w:pStyle w:val="conspluscellmailrucssattributepostfix"/>
            </w:pPr>
            <w:r w:rsidRPr="00877D88">
              <w:t> 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77D88" w:rsidRDefault="00E447F0" w:rsidP="00E82026">
            <w:pPr>
              <w:pStyle w:val="conspluscellmailrucssattributepostfix"/>
            </w:pPr>
            <w:r w:rsidRPr="00877D88">
              <w:t> 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cellmailrucssattributepostfix"/>
            </w:pPr>
            <w:r>
              <w:rPr>
                <w:color w:val="000000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cellmailrucssattributepostfix"/>
            </w:pPr>
            <w:r>
              <w:rPr>
                <w:color w:val="000000"/>
              </w:rPr>
              <w:t> 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77D88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7D88">
              <w:rPr>
                <w:rFonts w:ascii="Times New Roman" w:hAnsi="Times New Roman" w:cs="Times New Roman"/>
                <w:sz w:val="24"/>
                <w:szCs w:val="24"/>
              </w:rPr>
              <w:t> 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77D88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7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77D88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7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77D88" w:rsidRDefault="00E447F0" w:rsidP="00E820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7D88">
              <w:rPr>
                <w:rFonts w:ascii="Times New Roman" w:hAnsi="Times New Roman" w:cs="Times New Roman"/>
                <w:sz w:val="24"/>
                <w:szCs w:val="24"/>
              </w:rPr>
              <w:t> 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  <w:r>
              <w:rPr>
                <w:color w:val="000000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77D88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7D88">
              <w:rPr>
                <w:rFonts w:ascii="Times New Roman" w:hAnsi="Times New Roman" w:cs="Times New Roman"/>
                <w:sz w:val="24"/>
                <w:szCs w:val="24"/>
              </w:rPr>
              <w:t> 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77D88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7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77D88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7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77D88" w:rsidRDefault="00E447F0" w:rsidP="00E820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7D88">
              <w:rPr>
                <w:rFonts w:ascii="Times New Roman" w:hAnsi="Times New Roman" w:cs="Times New Roman"/>
                <w:sz w:val="24"/>
                <w:szCs w:val="24"/>
              </w:rPr>
              <w:t> 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  <w:r>
              <w:rPr>
                <w:color w:val="000000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77D88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7D88">
              <w:rPr>
                <w:rFonts w:ascii="Times New Roman" w:hAnsi="Times New Roman" w:cs="Times New Roman"/>
                <w:sz w:val="24"/>
                <w:szCs w:val="24"/>
              </w:rPr>
              <w:t> 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77D88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7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77D88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7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77D88" w:rsidRDefault="00E447F0" w:rsidP="00E820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7D88">
              <w:rPr>
                <w:rFonts w:ascii="Times New Roman" w:hAnsi="Times New Roman" w:cs="Times New Roman"/>
                <w:sz w:val="24"/>
                <w:szCs w:val="24"/>
              </w:rPr>
              <w:t> 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  <w:r>
              <w:rPr>
                <w:color w:val="000000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C971FB" w:rsidRDefault="00E447F0" w:rsidP="00DD1917">
            <w:pPr>
              <w:pStyle w:val="ConsPlusCell"/>
              <w:snapToGrid w:val="0"/>
              <w:rPr>
                <w:rFonts w:cs="Times New Roman"/>
                <w:sz w:val="22"/>
                <w:szCs w:val="22"/>
              </w:rPr>
            </w:pPr>
            <w:r w:rsidRPr="00E96B8D">
              <w:rPr>
                <w:rFonts w:ascii="Times New Roman" w:hAnsi="Times New Roman" w:cs="Times New Roman"/>
                <w:sz w:val="22"/>
                <w:szCs w:val="22"/>
              </w:rPr>
              <w:t>Расходы по комплексному развитию социальной инф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раструктуры Еремеевского</w:t>
            </w:r>
            <w:r w:rsidRPr="00E96B8D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 Сосновоборского района Пензенской</w:t>
            </w:r>
            <w:r w:rsidRPr="00C971FB">
              <w:rPr>
                <w:rFonts w:ascii="Times New Roman" w:hAnsi="Times New Roman" w:cs="Times New Roman"/>
                <w:sz w:val="22"/>
                <w:szCs w:val="22"/>
              </w:rPr>
              <w:t xml:space="preserve"> области</w:t>
            </w:r>
          </w:p>
        </w:tc>
        <w:tc>
          <w:tcPr>
            <w:tcW w:w="18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C971FB" w:rsidRDefault="00E447F0" w:rsidP="00DD1917">
            <w:pPr>
              <w:rPr>
                <w:sz w:val="22"/>
                <w:szCs w:val="22"/>
              </w:rPr>
            </w:pPr>
            <w:r w:rsidRPr="00C971FB">
              <w:rPr>
                <w:sz w:val="22"/>
                <w:szCs w:val="22"/>
              </w:rPr>
              <w:t>Ад</w:t>
            </w:r>
            <w:r>
              <w:rPr>
                <w:sz w:val="22"/>
                <w:szCs w:val="22"/>
              </w:rPr>
              <w:t>министрация Еремеевского</w:t>
            </w:r>
            <w:r w:rsidRPr="00C971FB">
              <w:rPr>
                <w:sz w:val="22"/>
                <w:szCs w:val="22"/>
              </w:rPr>
              <w:t xml:space="preserve"> сельсовета</w:t>
            </w:r>
          </w:p>
          <w:p w:rsidR="00E447F0" w:rsidRPr="00C971FB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mailrucssattributepostfix"/>
            </w:pPr>
            <w:r>
              <w:rPr>
                <w:color w:val="000000"/>
              </w:rPr>
              <w:t xml:space="preserve">Итого 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77D88" w:rsidRDefault="00E447F0" w:rsidP="00DD1917">
            <w:pPr>
              <w:pStyle w:val="conspluscellmailrucssattributepostfix"/>
            </w:pPr>
            <w:r w:rsidRPr="00877D88">
              <w:t> 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77D88" w:rsidRDefault="00E447F0" w:rsidP="00DD1917">
            <w:pPr>
              <w:pStyle w:val="conspluscellmailrucssattributepostfix"/>
            </w:pPr>
            <w:r w:rsidRPr="00877D88">
              <w:t> 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77D88" w:rsidRDefault="00E447F0" w:rsidP="00DD1917">
            <w:pPr>
              <w:pStyle w:val="conspluscellmailrucssattributepostfix"/>
            </w:pPr>
            <w:r w:rsidRPr="00877D88">
              <w:t> 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77D88" w:rsidRDefault="00E447F0" w:rsidP="00DD1917">
            <w:pPr>
              <w:pStyle w:val="conspluscellmailrucssattributepostfix"/>
            </w:pPr>
            <w:r w:rsidRPr="00877D88">
              <w:t> 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mailrucssattributepostfix"/>
            </w:pPr>
            <w:r>
              <w:rPr>
                <w:color w:val="000000"/>
              </w:rPr>
              <w:t> 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mailrucssattributepostfix"/>
            </w:pPr>
            <w:r>
              <w:rPr>
                <w:color w:val="000000"/>
              </w:rPr>
              <w:t> 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E96B8D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C971FB" w:rsidRDefault="00E447F0" w:rsidP="00DD1917">
            <w:pPr>
              <w:rPr>
                <w:sz w:val="22"/>
                <w:szCs w:val="22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D2044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D2044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D2044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E96B8D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C971FB" w:rsidRDefault="00E447F0" w:rsidP="00DD1917">
            <w:pPr>
              <w:rPr>
                <w:sz w:val="22"/>
                <w:szCs w:val="22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D2044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D2044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D2044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E96B8D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C971FB" w:rsidRDefault="00E447F0" w:rsidP="00DD1917">
            <w:pPr>
              <w:rPr>
                <w:sz w:val="22"/>
                <w:szCs w:val="22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D2044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D2044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D2044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E96B8D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2E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устройству контейнерных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площадок в Еремеевском </w:t>
            </w:r>
            <w:r w:rsidRPr="007B2E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сельсовете Сосновоборского района Пензенской области.</w:t>
            </w:r>
          </w:p>
        </w:tc>
        <w:tc>
          <w:tcPr>
            <w:tcW w:w="18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C971FB" w:rsidRDefault="00E447F0" w:rsidP="00DD1917">
            <w:pPr>
              <w:rPr>
                <w:sz w:val="22"/>
                <w:szCs w:val="22"/>
              </w:rPr>
            </w:pPr>
            <w:r w:rsidRPr="00C971FB">
              <w:rPr>
                <w:sz w:val="22"/>
                <w:szCs w:val="22"/>
              </w:rPr>
              <w:t>Ад</w:t>
            </w:r>
            <w:r>
              <w:rPr>
                <w:sz w:val="22"/>
                <w:szCs w:val="22"/>
              </w:rPr>
              <w:t>министрация Еремеевского</w:t>
            </w:r>
            <w:r w:rsidRPr="00C971FB">
              <w:rPr>
                <w:sz w:val="22"/>
                <w:szCs w:val="22"/>
              </w:rPr>
              <w:t xml:space="preserve"> сельсовета</w:t>
            </w:r>
          </w:p>
          <w:p w:rsidR="00E447F0" w:rsidRPr="00C971FB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mailrucssattributepostfix"/>
            </w:pPr>
            <w:r>
              <w:rPr>
                <w:color w:val="000000"/>
              </w:rPr>
              <w:t xml:space="preserve">Итого 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77D88" w:rsidRDefault="00E447F0" w:rsidP="00DD1917">
            <w:pPr>
              <w:pStyle w:val="conspluscellmailrucssattributepostfix"/>
            </w:pPr>
            <w:r w:rsidRPr="00877D88">
              <w:t> 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77D88" w:rsidRDefault="00E447F0" w:rsidP="00DD1917">
            <w:pPr>
              <w:pStyle w:val="conspluscellmailrucssattributepostfix"/>
            </w:pPr>
            <w:r w:rsidRPr="00877D88">
              <w:t> 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77D88" w:rsidRDefault="00E447F0" w:rsidP="00DD1917">
            <w:pPr>
              <w:pStyle w:val="conspluscellmailrucssattributepostfix"/>
            </w:pPr>
            <w:r w:rsidRPr="00877D88">
              <w:t> 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77D88" w:rsidRDefault="00E447F0" w:rsidP="00DD1917">
            <w:pPr>
              <w:pStyle w:val="conspluscellmailrucssattributepostfix"/>
            </w:pPr>
            <w:r w:rsidRPr="00877D88">
              <w:t> 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mailrucssattributepostfix"/>
            </w:pPr>
            <w:r>
              <w:rPr>
                <w:color w:val="000000"/>
              </w:rPr>
              <w:t> 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E96B8D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C971FB" w:rsidRDefault="00E447F0" w:rsidP="00DD1917">
            <w:pPr>
              <w:rPr>
                <w:sz w:val="22"/>
                <w:szCs w:val="22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D2044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D2044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E96B8D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C971FB" w:rsidRDefault="00E447F0" w:rsidP="00DD1917">
            <w:pPr>
              <w:rPr>
                <w:sz w:val="22"/>
                <w:szCs w:val="22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D2044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D2044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E96B8D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C971FB" w:rsidRDefault="00E447F0" w:rsidP="00DD1917">
            <w:pPr>
              <w:rPr>
                <w:sz w:val="22"/>
                <w:szCs w:val="22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D2044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D2044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E96B8D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7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по устройству детских игровых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площадок в Еремеевском</w:t>
            </w:r>
            <w:r w:rsidRPr="007B2E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сельсовете Сосновоборского района Пензенской области.</w:t>
            </w:r>
          </w:p>
        </w:tc>
        <w:tc>
          <w:tcPr>
            <w:tcW w:w="18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C971FB" w:rsidRDefault="00E447F0" w:rsidP="002D2044">
            <w:pPr>
              <w:rPr>
                <w:sz w:val="22"/>
                <w:szCs w:val="22"/>
              </w:rPr>
            </w:pPr>
            <w:r w:rsidRPr="00C971FB">
              <w:rPr>
                <w:sz w:val="22"/>
                <w:szCs w:val="22"/>
              </w:rPr>
              <w:t>Ад</w:t>
            </w:r>
            <w:r>
              <w:rPr>
                <w:sz w:val="22"/>
                <w:szCs w:val="22"/>
              </w:rPr>
              <w:t>министрация Еремеевского</w:t>
            </w:r>
            <w:r w:rsidRPr="00C971FB">
              <w:rPr>
                <w:sz w:val="22"/>
                <w:szCs w:val="22"/>
              </w:rPr>
              <w:t xml:space="preserve"> сельсовета</w:t>
            </w:r>
          </w:p>
          <w:p w:rsidR="00E447F0" w:rsidRPr="00C971FB" w:rsidRDefault="00E447F0" w:rsidP="00DD1917">
            <w:pPr>
              <w:rPr>
                <w:sz w:val="22"/>
                <w:szCs w:val="22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mailrucssattributepostfix"/>
            </w:pPr>
            <w:r>
              <w:rPr>
                <w:color w:val="000000"/>
              </w:rPr>
              <w:t xml:space="preserve">Итого 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77D88" w:rsidRDefault="00E447F0" w:rsidP="00DD1917">
            <w:pPr>
              <w:pStyle w:val="conspluscellmailrucssattributepostfix"/>
            </w:pPr>
            <w:r w:rsidRPr="00877D88">
              <w:t> 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77D88" w:rsidRDefault="00E447F0" w:rsidP="00DD1917">
            <w:pPr>
              <w:pStyle w:val="conspluscellmailrucssattributepostfix"/>
            </w:pPr>
            <w:r w:rsidRPr="00877D88">
              <w:t> 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77D88" w:rsidRDefault="00E447F0" w:rsidP="00DD1917">
            <w:pPr>
              <w:pStyle w:val="conspluscellmailrucssattributepostfix"/>
            </w:pPr>
            <w:r w:rsidRPr="00877D88">
              <w:t> 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77D88" w:rsidRDefault="00E447F0" w:rsidP="00DD1917">
            <w:pPr>
              <w:pStyle w:val="conspluscellmailrucssattributepostfix"/>
            </w:pPr>
            <w:r w:rsidRPr="00877D88">
              <w:t> 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mailrucssattributepostfix"/>
            </w:pPr>
            <w:r>
              <w:rPr>
                <w:color w:val="000000"/>
              </w:rPr>
              <w:t> 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E96B8D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C971FB" w:rsidRDefault="00E447F0" w:rsidP="00DD1917">
            <w:pPr>
              <w:rPr>
                <w:sz w:val="22"/>
                <w:szCs w:val="22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D2044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D2044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E96B8D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C971FB" w:rsidRDefault="00E447F0" w:rsidP="00DD1917">
            <w:pPr>
              <w:rPr>
                <w:sz w:val="22"/>
                <w:szCs w:val="22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D2044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D2044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E96B8D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C971FB" w:rsidRDefault="00E447F0" w:rsidP="00DD1917">
            <w:pPr>
              <w:rPr>
                <w:sz w:val="22"/>
                <w:szCs w:val="22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D2044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D2044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DD1917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1555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2D204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5 «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муниципальной собственностью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Еремеевского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 xml:space="preserve">  сельсовета Сосновоборского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 Пензенской области на 2021-2023 годы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1555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jc w:val="both"/>
              <w:rPr>
                <w:sz w:val="24"/>
                <w:szCs w:val="24"/>
              </w:rPr>
            </w:pPr>
            <w:r w:rsidRPr="002546E0">
              <w:rPr>
                <w:color w:val="000000"/>
                <w:sz w:val="24"/>
                <w:szCs w:val="24"/>
              </w:rPr>
              <w:t>Задачи подпрограммы:</w:t>
            </w:r>
            <w:r w:rsidRPr="002546E0"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Оптимизация</w:t>
            </w:r>
            <w:r w:rsidRPr="002546E0">
              <w:rPr>
                <w:color w:val="000000"/>
                <w:sz w:val="24"/>
                <w:szCs w:val="24"/>
              </w:rPr>
              <w:t>, управление и распоряжение объектами муниципальной собственности</w:t>
            </w:r>
            <w:r w:rsidRPr="002546E0">
              <w:rPr>
                <w:sz w:val="24"/>
                <w:szCs w:val="24"/>
              </w:rPr>
              <w:t>.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1555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jc w:val="both"/>
              <w:rPr>
                <w:sz w:val="24"/>
                <w:szCs w:val="24"/>
              </w:rPr>
            </w:pPr>
            <w:r w:rsidRPr="002546E0">
              <w:rPr>
                <w:color w:val="000000"/>
                <w:sz w:val="24"/>
                <w:szCs w:val="24"/>
              </w:rPr>
              <w:t>Цели подпрограммы:</w:t>
            </w:r>
            <w:r w:rsidRPr="002546E0">
              <w:rPr>
                <w:sz w:val="24"/>
                <w:szCs w:val="24"/>
              </w:rPr>
              <w:t xml:space="preserve"> создание условий для вовлечения в хозяйственный оборот объектов муниципального имущества, сокращение расходов бюджета на содержание муниципального имущества, повышение доходов бюджета от использования муниципального имущества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E828B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F871D3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1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Оптимизация, управление и распоряжение объектами муниципальной собственности</w:t>
            </w:r>
          </w:p>
        </w:tc>
        <w:tc>
          <w:tcPr>
            <w:tcW w:w="18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Еремеевского сельсовета </w:t>
            </w: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877D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E828B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E828B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E828B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tcBorders>
              <w:left w:val="single" w:sz="4" w:space="0" w:color="auto"/>
              <w:right w:val="single" w:sz="4" w:space="0" w:color="auto"/>
            </w:tcBorders>
          </w:tcPr>
          <w:p w:rsidR="00E447F0" w:rsidRPr="00852973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273971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852973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97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Осуществление части полномочий по утверждению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5297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генеральных планов поселений, правил землепользования и застройки, утверждению подготовленной на основе генеральных планов поселения документации по планировке территории поселения</w:t>
            </w:r>
          </w:p>
        </w:tc>
        <w:tc>
          <w:tcPr>
            <w:tcW w:w="18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Еремеевского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</w:t>
            </w: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9108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9108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rHeight w:val="360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rHeight w:val="300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rHeight w:val="3735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1555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FC2BA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6 «Развитие сети автомобильных дорог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Еремеевского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 xml:space="preserve">  сельсовета Сосновоборского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 Пензенской области на 2021-2023 годы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1555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подпрограммы: 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Развитие сети автомобильных дорог общего пользования местного значения.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1555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46E0">
              <w:rPr>
                <w:color w:val="000000"/>
                <w:sz w:val="24"/>
                <w:szCs w:val="24"/>
              </w:rPr>
              <w:t>Задачи подпрограммы:</w:t>
            </w:r>
            <w:r w:rsidRPr="002546E0">
              <w:rPr>
                <w:sz w:val="24"/>
                <w:szCs w:val="24"/>
              </w:rPr>
              <w:t xml:space="preserve"> Содержание автомобильных дорог общего пользования местного значения, проектирование и строительство (реконструкция) автомобильных дорог общего пользования местного значения на территории </w:t>
            </w:r>
            <w:r>
              <w:rPr>
                <w:sz w:val="24"/>
                <w:szCs w:val="24"/>
              </w:rPr>
              <w:t>Еремеевского</w:t>
            </w:r>
            <w:r w:rsidRPr="002546E0">
              <w:rPr>
                <w:sz w:val="24"/>
                <w:szCs w:val="24"/>
              </w:rPr>
              <w:t xml:space="preserve">  сельсовета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8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Еремеевского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312,1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E828B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312,1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E828B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rHeight w:val="4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D141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E828B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rHeight w:val="848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110,9</w:t>
            </w:r>
          </w:p>
        </w:tc>
        <w:tc>
          <w:tcPr>
            <w:tcW w:w="144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E828B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110,9</w:t>
            </w:r>
          </w:p>
        </w:tc>
        <w:tc>
          <w:tcPr>
            <w:tcW w:w="18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8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Еремеевского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7E45BD" w:rsidRDefault="00E447F0" w:rsidP="00090082">
            <w:pPr>
              <w:rPr>
                <w:sz w:val="24"/>
                <w:szCs w:val="24"/>
              </w:rPr>
            </w:pPr>
          </w:p>
          <w:p w:rsidR="00E447F0" w:rsidRPr="007E45BD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</w:t>
            </w:r>
          </w:p>
          <w:p w:rsidR="00E447F0" w:rsidRPr="007E45BD" w:rsidRDefault="00E447F0" w:rsidP="00090082">
            <w:pPr>
              <w:rPr>
                <w:sz w:val="24"/>
                <w:szCs w:val="24"/>
              </w:rPr>
            </w:pPr>
          </w:p>
          <w:p w:rsidR="00E447F0" w:rsidRPr="007E45BD" w:rsidRDefault="00E447F0" w:rsidP="00090082">
            <w:pPr>
              <w:rPr>
                <w:sz w:val="24"/>
                <w:szCs w:val="24"/>
              </w:rPr>
            </w:pPr>
          </w:p>
        </w:tc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043901" w:rsidRDefault="00E447F0" w:rsidP="00043901">
            <w:pPr>
              <w:widowControl/>
              <w:spacing w:before="100" w:beforeAutospacing="1"/>
              <w:rPr>
                <w:sz w:val="24"/>
                <w:szCs w:val="24"/>
              </w:rPr>
            </w:pPr>
            <w:r w:rsidRPr="00043901">
              <w:rPr>
                <w:color w:val="000000"/>
                <w:sz w:val="24"/>
                <w:szCs w:val="24"/>
              </w:rPr>
              <w:t>Замена источников освещения и установка дополнительных светильников</w:t>
            </w:r>
          </w:p>
          <w:p w:rsidR="00E447F0" w:rsidRPr="007E45BD" w:rsidRDefault="00E447F0" w:rsidP="00090082">
            <w:pPr>
              <w:rPr>
                <w:sz w:val="24"/>
                <w:szCs w:val="24"/>
              </w:rPr>
            </w:pPr>
          </w:p>
        </w:tc>
        <w:tc>
          <w:tcPr>
            <w:tcW w:w="18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7E45BD" w:rsidRDefault="00E447F0" w:rsidP="00090082">
            <w:pPr>
              <w:rPr>
                <w:sz w:val="24"/>
                <w:szCs w:val="24"/>
              </w:rPr>
            </w:pPr>
            <w:r w:rsidRPr="007E45B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Еремеевского </w:t>
            </w:r>
            <w:r w:rsidRPr="007E45BD">
              <w:rPr>
                <w:sz w:val="24"/>
                <w:szCs w:val="24"/>
              </w:rPr>
              <w:t>сельсовета</w:t>
            </w:r>
          </w:p>
          <w:p w:rsidR="00E447F0" w:rsidRPr="007E45BD" w:rsidRDefault="00E447F0" w:rsidP="00090082">
            <w:pPr>
              <w:rPr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52973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  <w:r w:rsidRPr="00852973">
              <w:rPr>
                <w:sz w:val="24"/>
                <w:szCs w:val="24"/>
              </w:rPr>
              <w:t xml:space="preserve">  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52973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52973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52973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52973" w:rsidRDefault="00E447F0" w:rsidP="00DD19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7E45BD" w:rsidRDefault="00E447F0" w:rsidP="00090082">
            <w:pPr>
              <w:rPr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7E45BD" w:rsidRDefault="00E447F0" w:rsidP="00090082">
            <w:pPr>
              <w:rPr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BA3A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BA3A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1555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FC2BA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Подпрограмма 7 «Обеспечение обществ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енного порядка и противодействие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 xml:space="preserve"> преступности 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Еремеевском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сельсовете Сосновоборского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йона Пензенской области  на 2021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 xml:space="preserve">  годы»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1555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подпрограммы: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общественного порядка и противодействию преступности.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1555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BA3A4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46E0">
              <w:rPr>
                <w:color w:val="000000"/>
                <w:sz w:val="24"/>
                <w:szCs w:val="24"/>
              </w:rPr>
              <w:t>Задачи подпрограммы:</w:t>
            </w:r>
            <w:r w:rsidRPr="002546E0">
              <w:rPr>
                <w:sz w:val="24"/>
                <w:szCs w:val="24"/>
              </w:rPr>
              <w:t xml:space="preserve"> Обеспечение общественного порядка и противодействию преступности  в </w:t>
            </w:r>
            <w:r>
              <w:rPr>
                <w:sz w:val="24"/>
                <w:szCs w:val="24"/>
              </w:rPr>
              <w:t>Еремеевском</w:t>
            </w:r>
            <w:r w:rsidRPr="002546E0">
              <w:rPr>
                <w:sz w:val="24"/>
                <w:szCs w:val="24"/>
              </w:rPr>
              <w:t xml:space="preserve"> сельсовете Сосновоборского р</w:t>
            </w:r>
            <w:r>
              <w:rPr>
                <w:sz w:val="24"/>
                <w:szCs w:val="24"/>
              </w:rPr>
              <w:t>айона Пензенской области  на 2021</w:t>
            </w:r>
            <w:r w:rsidRPr="002546E0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  <w:r w:rsidRPr="002546E0">
              <w:rPr>
                <w:sz w:val="24"/>
                <w:szCs w:val="24"/>
              </w:rPr>
              <w:t xml:space="preserve">  годы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общественного порядка и противодействию преступности 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Еремеевском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сельсовете Сосновоборского района Пензенской области (подготовка и изготовление печатных материалов антитеррористической  направленности</w:t>
            </w:r>
          </w:p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(буклетов, листовок)</w:t>
            </w:r>
          </w:p>
        </w:tc>
        <w:tc>
          <w:tcPr>
            <w:tcW w:w="18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Еремеевского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1,8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DD1917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1,8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rHeight w:val="838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gridSpan w:val="8"/>
            <w:tcBorders>
              <w:lef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gridSpan w:val="8"/>
            <w:tcBorders>
              <w:left w:val="nil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C51648" w:rsidRDefault="00E447F0" w:rsidP="00090082">
            <w:pPr>
              <w:pStyle w:val="Header"/>
              <w:rPr>
                <w:color w:val="000000"/>
                <w:sz w:val="24"/>
                <w:szCs w:val="24"/>
              </w:rPr>
            </w:pPr>
            <w:r w:rsidRPr="001F694D">
              <w:rPr>
                <w:color w:val="000000"/>
                <w:sz w:val="24"/>
                <w:szCs w:val="24"/>
              </w:rPr>
              <w:t>7.2</w:t>
            </w: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CB7F7C" w:rsidRDefault="00E447F0" w:rsidP="008854F0">
            <w:pPr>
              <w:jc w:val="center"/>
              <w:rPr>
                <w:sz w:val="24"/>
                <w:szCs w:val="24"/>
              </w:rPr>
            </w:pPr>
            <w:r w:rsidRPr="00CB7F7C">
              <w:rPr>
                <w:sz w:val="24"/>
                <w:szCs w:val="24"/>
              </w:rPr>
              <w:t>Мониторинг работы по ресоциализации ранее судимых лиц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C51648" w:rsidRDefault="00E447F0" w:rsidP="00090082">
            <w:pPr>
              <w:pStyle w:val="Header"/>
              <w:rPr>
                <w:color w:val="000000"/>
                <w:sz w:val="24"/>
                <w:szCs w:val="24"/>
              </w:rPr>
            </w:pPr>
            <w:r w:rsidRPr="001F694D">
              <w:rPr>
                <w:color w:val="000000"/>
                <w:sz w:val="24"/>
                <w:szCs w:val="24"/>
              </w:rPr>
              <w:t>Администрация Еремеевского  сельсовета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A7A64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A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C51648" w:rsidRDefault="00E447F0" w:rsidP="00090082">
            <w:pPr>
              <w:pStyle w:val="Header"/>
              <w:rPr>
                <w:b/>
                <w:bCs/>
                <w:sz w:val="24"/>
                <w:szCs w:val="24"/>
              </w:rPr>
            </w:pPr>
            <w:r w:rsidRPr="001F694D">
              <w:rPr>
                <w:b/>
                <w:bCs/>
                <w:sz w:val="24"/>
                <w:szCs w:val="24"/>
              </w:rPr>
              <w:t>0,3</w:t>
            </w:r>
          </w:p>
        </w:tc>
        <w:tc>
          <w:tcPr>
            <w:tcW w:w="1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C51648" w:rsidRDefault="00E447F0" w:rsidP="00090082">
            <w:pPr>
              <w:pStyle w:val="Header"/>
              <w:rPr>
                <w:b/>
                <w:bCs/>
                <w:sz w:val="24"/>
                <w:szCs w:val="24"/>
              </w:rPr>
            </w:pPr>
            <w:r w:rsidRPr="001F694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C51648" w:rsidRDefault="00E447F0" w:rsidP="00090082">
            <w:pPr>
              <w:pStyle w:val="Header"/>
              <w:rPr>
                <w:b/>
                <w:bCs/>
                <w:sz w:val="24"/>
                <w:szCs w:val="24"/>
              </w:rPr>
            </w:pPr>
            <w:r w:rsidRPr="001F694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C51648" w:rsidRDefault="00E447F0" w:rsidP="00DD1917">
            <w:pPr>
              <w:pStyle w:val="Header"/>
              <w:rPr>
                <w:b/>
                <w:bCs/>
                <w:sz w:val="24"/>
                <w:szCs w:val="24"/>
              </w:rPr>
            </w:pPr>
            <w:r w:rsidRPr="001F694D">
              <w:rPr>
                <w:b/>
                <w:bCs/>
                <w:sz w:val="24"/>
                <w:szCs w:val="24"/>
              </w:rPr>
              <w:t>0,3</w:t>
            </w: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C51648" w:rsidRDefault="00E447F0" w:rsidP="00090082">
            <w:pPr>
              <w:pStyle w:val="Header"/>
              <w:rPr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C51648" w:rsidRDefault="00E447F0" w:rsidP="00090082">
            <w:pPr>
              <w:pStyle w:val="Header"/>
              <w:rPr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rHeight w:val="360"/>
          <w:tblCellSpacing w:w="5" w:type="nil"/>
        </w:trPr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C51648" w:rsidRDefault="00E447F0" w:rsidP="00090082">
            <w:pPr>
              <w:pStyle w:val="Header"/>
              <w:rPr>
                <w:color w:val="000000"/>
                <w:sz w:val="24"/>
                <w:szCs w:val="24"/>
              </w:rPr>
            </w:pPr>
            <w:r w:rsidRPr="001F694D">
              <w:rPr>
                <w:color w:val="000000"/>
                <w:sz w:val="24"/>
                <w:szCs w:val="24"/>
              </w:rPr>
              <w:t>7.3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jc w:val="center"/>
              <w:rPr>
                <w:sz w:val="24"/>
                <w:szCs w:val="24"/>
              </w:rPr>
            </w:pPr>
            <w:r w:rsidRPr="00CB7F7C">
              <w:rPr>
                <w:sz w:val="24"/>
                <w:szCs w:val="24"/>
              </w:rPr>
              <w:t xml:space="preserve">Организация освещения в средствах массовой информации вопросов профилактики правонарушений и пропаганды здорового </w:t>
            </w:r>
          </w:p>
          <w:p w:rsidR="00E447F0" w:rsidRDefault="00E447F0" w:rsidP="00090082">
            <w:pPr>
              <w:jc w:val="center"/>
              <w:rPr>
                <w:sz w:val="24"/>
                <w:szCs w:val="24"/>
              </w:rPr>
            </w:pPr>
            <w:r w:rsidRPr="00CB7F7C">
              <w:rPr>
                <w:sz w:val="24"/>
                <w:szCs w:val="24"/>
              </w:rPr>
              <w:t>образа жизни</w:t>
            </w:r>
          </w:p>
          <w:p w:rsidR="00E447F0" w:rsidRPr="00CB7F7C" w:rsidRDefault="00E447F0" w:rsidP="008854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 антитеррористической ситуации</w:t>
            </w:r>
          </w:p>
        </w:tc>
        <w:tc>
          <w:tcPr>
            <w:tcW w:w="18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9B7862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Еремеевского</w:t>
            </w:r>
            <w:r w:rsidRPr="009B7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</w:t>
            </w: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A7A64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A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A7A64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A7A64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A7A64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A7A64" w:rsidRDefault="00E447F0" w:rsidP="00E82026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rHeight w:val="375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C51648" w:rsidRDefault="00E447F0" w:rsidP="00090082">
            <w:pPr>
              <w:pStyle w:val="Head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CB7F7C" w:rsidRDefault="00E447F0" w:rsidP="00090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9B7862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E820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rHeight w:val="315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C51648" w:rsidRDefault="00E447F0" w:rsidP="00090082">
            <w:pPr>
              <w:pStyle w:val="Head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CB7F7C" w:rsidRDefault="00E447F0" w:rsidP="00090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9B7862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E820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rHeight w:val="300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C51648" w:rsidRDefault="00E447F0" w:rsidP="00090082">
            <w:pPr>
              <w:pStyle w:val="Head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CB7F7C" w:rsidRDefault="00E447F0" w:rsidP="00090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9B7862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E820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rHeight w:val="2524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C51648" w:rsidRDefault="00E447F0" w:rsidP="00090082">
            <w:pPr>
              <w:pStyle w:val="Head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CB7F7C" w:rsidRDefault="00E447F0" w:rsidP="00090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9B7862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rHeight w:val="267"/>
          <w:tblCellSpacing w:w="5" w:type="nil"/>
        </w:trPr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C51648" w:rsidRDefault="00E447F0" w:rsidP="00090082">
            <w:pPr>
              <w:pStyle w:val="Header"/>
              <w:rPr>
                <w:color w:val="000000"/>
                <w:sz w:val="24"/>
                <w:szCs w:val="24"/>
              </w:rPr>
            </w:pPr>
            <w:r w:rsidRPr="001F694D">
              <w:rPr>
                <w:color w:val="000000"/>
                <w:sz w:val="24"/>
                <w:szCs w:val="24"/>
              </w:rPr>
              <w:t>7.4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CB7F7C" w:rsidRDefault="00E447F0" w:rsidP="00090082">
            <w:pPr>
              <w:jc w:val="center"/>
              <w:rPr>
                <w:sz w:val="24"/>
                <w:szCs w:val="24"/>
              </w:rPr>
            </w:pPr>
            <w:r w:rsidRPr="00772EA3">
              <w:rPr>
                <w:color w:val="000000"/>
                <w:sz w:val="24"/>
                <w:szCs w:val="24"/>
              </w:rPr>
              <w:t>Мониторинг работы по укреплению межнационального согласия достижение взаимопонимания и взаимного уважения в вопросах межэтнического и межкультурного сотрудничеств</w:t>
            </w: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9B7862" w:rsidRDefault="00E447F0" w:rsidP="00DD191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Еремеевского</w:t>
            </w:r>
            <w:r w:rsidRPr="009B7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</w:t>
            </w: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A7A64" w:rsidRDefault="00E447F0" w:rsidP="00DD1917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A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A7A64" w:rsidRDefault="00E447F0" w:rsidP="00DD1917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1,5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A7A64" w:rsidRDefault="00E447F0" w:rsidP="00DD1917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A7A64" w:rsidRDefault="00E447F0" w:rsidP="00DD1917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A7A64" w:rsidRDefault="00E447F0" w:rsidP="00DD1917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1,5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rHeight w:val="267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C51648" w:rsidRDefault="00E447F0" w:rsidP="00090082">
            <w:pPr>
              <w:pStyle w:val="Head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CB7F7C" w:rsidRDefault="00E447F0" w:rsidP="00090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9B7862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rHeight w:val="267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C51648" w:rsidRDefault="00E447F0" w:rsidP="00090082">
            <w:pPr>
              <w:pStyle w:val="Head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CB7F7C" w:rsidRDefault="00E447F0" w:rsidP="00090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9B7862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rHeight w:val="267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C51648" w:rsidRDefault="00E447F0" w:rsidP="00090082">
            <w:pPr>
              <w:pStyle w:val="Head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CB7F7C" w:rsidRDefault="00E447F0" w:rsidP="00090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9B7862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DD19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1555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FC2BA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8 «Защита населения и территорий от чрезвычайных ситуаций, обеспечение пожарной безопасности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Еремеевском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сельсовете Сосновоборского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 Пензенской области на 2021-2023 годы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1555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подпрограммы: 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территорий от чрезвычайных ситуаций.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1555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FC2B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46E0">
              <w:rPr>
                <w:color w:val="000000"/>
                <w:sz w:val="24"/>
                <w:szCs w:val="24"/>
              </w:rPr>
              <w:t>Задачи подпрограммы:</w:t>
            </w:r>
            <w:r w:rsidRPr="002546E0">
              <w:rPr>
                <w:sz w:val="24"/>
                <w:szCs w:val="24"/>
              </w:rPr>
              <w:t xml:space="preserve"> Защита населения и территорий от чрезвычайных ситуаций, обеспечение пожарной безопасности в </w:t>
            </w:r>
            <w:r>
              <w:rPr>
                <w:sz w:val="24"/>
                <w:szCs w:val="24"/>
              </w:rPr>
              <w:t>Еремеевском</w:t>
            </w:r>
            <w:r w:rsidRPr="002546E0">
              <w:rPr>
                <w:sz w:val="24"/>
                <w:szCs w:val="24"/>
              </w:rPr>
              <w:t xml:space="preserve"> сельсовете Сосновоборского </w:t>
            </w:r>
            <w:r>
              <w:rPr>
                <w:sz w:val="24"/>
                <w:szCs w:val="24"/>
              </w:rPr>
              <w:t>района Пензенской области на 2021-2023 годы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</w:t>
            </w:r>
          </w:p>
        </w:tc>
        <w:tc>
          <w:tcPr>
            <w:tcW w:w="18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Еремеевского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52,9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E828BB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52,9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E828B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8854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E828B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8854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E828B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1555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1A45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Подпр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ограмма 9 «Развитие культуры в Еремеевском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сельсовете Сосновоборского района Пензенской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области на 2021-2023 годы</w:t>
            </w: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1555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spacing w:line="252" w:lineRule="auto"/>
              <w:jc w:val="both"/>
              <w:rPr>
                <w:color w:val="000000"/>
                <w:sz w:val="24"/>
                <w:szCs w:val="24"/>
              </w:rPr>
            </w:pPr>
            <w:r w:rsidRPr="002546E0">
              <w:rPr>
                <w:color w:val="000000"/>
                <w:sz w:val="24"/>
                <w:szCs w:val="24"/>
              </w:rPr>
              <w:t>Цели подпрограммы:</w:t>
            </w:r>
            <w:r w:rsidRPr="002546E0">
              <w:rPr>
                <w:sz w:val="24"/>
                <w:szCs w:val="24"/>
              </w:rPr>
              <w:t xml:space="preserve"> развитие культурно - досуговой деятельности, сохранение исторического, культурного и художественного наследия.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15551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854F0" w:rsidRDefault="00E447F0" w:rsidP="008854F0">
            <w:pPr>
              <w:pStyle w:val="NormalWeb"/>
              <w:spacing w:after="0"/>
            </w:pPr>
            <w:r>
              <w:t xml:space="preserve">Задачи подпрограммы: </w:t>
            </w:r>
            <w:r w:rsidRPr="008854F0">
              <w:t>обеспечение деятельности работников культуры, укрепление материально-технической базы, сохранение и развитие национальных культур, художественного народного творчества.</w:t>
            </w: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9.1.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8854F0" w:rsidRDefault="00E447F0" w:rsidP="008854F0">
            <w:pPr>
              <w:widowControl/>
              <w:spacing w:before="100" w:beforeAutospacing="1"/>
              <w:rPr>
                <w:sz w:val="24"/>
                <w:szCs w:val="24"/>
              </w:rPr>
            </w:pPr>
            <w:r w:rsidRPr="008854F0">
              <w:rPr>
                <w:color w:val="000000"/>
                <w:sz w:val="24"/>
                <w:szCs w:val="24"/>
              </w:rPr>
              <w:t>Обеспечение деятельности муниципальных учреждений в сфере культуры</w:t>
            </w:r>
          </w:p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Еремеевского</w:t>
            </w:r>
            <w:r w:rsidRPr="00254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1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599,7</w:t>
            </w:r>
          </w:p>
        </w:tc>
        <w:tc>
          <w:tcPr>
            <w:tcW w:w="12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E828BB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599,7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199,9</w:t>
            </w:r>
          </w:p>
        </w:tc>
        <w:tc>
          <w:tcPr>
            <w:tcW w:w="12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E828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199,9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199,9</w:t>
            </w:r>
          </w:p>
        </w:tc>
        <w:tc>
          <w:tcPr>
            <w:tcW w:w="12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E828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199,9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7F0" w:rsidRPr="002546E0">
        <w:trPr>
          <w:gridAfter w:val="2"/>
          <w:wAfter w:w="4308" w:type="dxa"/>
          <w:tblCellSpacing w:w="5" w:type="nil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C100F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199,9</w:t>
            </w:r>
          </w:p>
        </w:tc>
        <w:tc>
          <w:tcPr>
            <w:tcW w:w="12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4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E828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199,9</w:t>
            </w:r>
          </w:p>
        </w:tc>
        <w:tc>
          <w:tcPr>
            <w:tcW w:w="18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rPr>
                <w:sz w:val="24"/>
                <w:szCs w:val="24"/>
              </w:rPr>
            </w:pP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2546E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447F0" w:rsidRDefault="00E447F0" w:rsidP="00375ADD">
      <w:pPr>
        <w:autoSpaceDE w:val="0"/>
        <w:autoSpaceDN w:val="0"/>
        <w:adjustRightInd w:val="0"/>
        <w:jc w:val="right"/>
        <w:outlineLvl w:val="1"/>
        <w:rPr>
          <w:color w:val="000000"/>
          <w:sz w:val="24"/>
          <w:szCs w:val="24"/>
        </w:rPr>
      </w:pPr>
    </w:p>
    <w:p w:rsidR="00E447F0" w:rsidRDefault="00E447F0" w:rsidP="00375ADD">
      <w:pPr>
        <w:autoSpaceDE w:val="0"/>
        <w:autoSpaceDN w:val="0"/>
        <w:adjustRightInd w:val="0"/>
        <w:jc w:val="right"/>
        <w:outlineLvl w:val="1"/>
        <w:rPr>
          <w:color w:val="000000"/>
          <w:sz w:val="24"/>
          <w:szCs w:val="24"/>
        </w:rPr>
      </w:pPr>
    </w:p>
    <w:p w:rsidR="00E447F0" w:rsidRDefault="00E447F0" w:rsidP="00375ADD">
      <w:pPr>
        <w:autoSpaceDE w:val="0"/>
        <w:autoSpaceDN w:val="0"/>
        <w:adjustRightInd w:val="0"/>
        <w:jc w:val="right"/>
        <w:outlineLvl w:val="1"/>
        <w:rPr>
          <w:color w:val="000000"/>
          <w:sz w:val="24"/>
          <w:szCs w:val="24"/>
        </w:rPr>
      </w:pPr>
    </w:p>
    <w:p w:rsidR="00E447F0" w:rsidRDefault="00E447F0" w:rsidP="00375ADD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  <w:sectPr w:rsidR="00E447F0" w:rsidSect="00CD7F5B">
          <w:endnotePr>
            <w:numFmt w:val="decimal"/>
          </w:endnotePr>
          <w:pgSz w:w="16838" w:h="11906" w:orient="landscape" w:code="9"/>
          <w:pgMar w:top="567" w:right="567" w:bottom="1134" w:left="567" w:header="720" w:footer="720" w:gutter="0"/>
          <w:cols w:space="720"/>
          <w:titlePg/>
          <w:docGrid w:linePitch="272"/>
        </w:sectPr>
      </w:pPr>
    </w:p>
    <w:p w:rsidR="00E447F0" w:rsidRDefault="00E447F0" w:rsidP="00375ADD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</w:p>
    <w:p w:rsidR="00E447F0" w:rsidRDefault="00E447F0" w:rsidP="00375ADD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3D4DD0">
        <w:rPr>
          <w:b/>
          <w:bCs/>
          <w:sz w:val="24"/>
          <w:szCs w:val="24"/>
        </w:rPr>
        <w:t xml:space="preserve">6. Анализ рисков реализации </w:t>
      </w:r>
      <w:r>
        <w:rPr>
          <w:b/>
          <w:bCs/>
          <w:sz w:val="24"/>
          <w:szCs w:val="24"/>
        </w:rPr>
        <w:t>М</w:t>
      </w:r>
      <w:r w:rsidRPr="003D4DD0">
        <w:rPr>
          <w:b/>
          <w:bCs/>
          <w:sz w:val="24"/>
          <w:szCs w:val="24"/>
        </w:rPr>
        <w:t>униципальной программы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 w:rsidRPr="003D4DD0">
        <w:rPr>
          <w:b/>
          <w:bCs/>
          <w:sz w:val="24"/>
          <w:szCs w:val="24"/>
        </w:rPr>
        <w:t>и меры управления рисками</w:t>
      </w:r>
      <w:r w:rsidRPr="003D4DD0">
        <w:rPr>
          <w:b/>
          <w:bCs/>
          <w:color w:val="000000"/>
          <w:sz w:val="24"/>
          <w:szCs w:val="24"/>
        </w:rPr>
        <w:t xml:space="preserve"> 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При реализации </w:t>
      </w:r>
      <w:r>
        <w:rPr>
          <w:sz w:val="24"/>
          <w:szCs w:val="24"/>
        </w:rPr>
        <w:t>М</w:t>
      </w:r>
      <w:r w:rsidRPr="003D4DD0">
        <w:rPr>
          <w:sz w:val="24"/>
          <w:szCs w:val="24"/>
        </w:rPr>
        <w:t>униципальной программы предусматриваются меры, направленные на снижение последствий рисков и повышение уровня гарантированности достижения предусмотренных в ней конечных результатов.</w:t>
      </w:r>
    </w:p>
    <w:p w:rsidR="00E447F0" w:rsidRPr="003D4DD0" w:rsidRDefault="00E447F0" w:rsidP="00375AD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Невыполнение или неэффективное выполнение </w:t>
      </w:r>
      <w:r>
        <w:rPr>
          <w:sz w:val="24"/>
          <w:szCs w:val="24"/>
        </w:rPr>
        <w:t>М</w:t>
      </w:r>
      <w:r w:rsidRPr="003D4DD0">
        <w:rPr>
          <w:sz w:val="24"/>
          <w:szCs w:val="24"/>
        </w:rPr>
        <w:t>униципальной программы возможно в случае реализации внутренних либо внешних рисков.</w:t>
      </w:r>
    </w:p>
    <w:p w:rsidR="00E447F0" w:rsidRPr="003D4DD0" w:rsidRDefault="00E447F0" w:rsidP="00375AD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К внутренним рискам можно отнести несоблюдение сроков реализации </w:t>
      </w:r>
      <w:r>
        <w:rPr>
          <w:sz w:val="24"/>
          <w:szCs w:val="24"/>
        </w:rPr>
        <w:t>М</w:t>
      </w:r>
      <w:r w:rsidRPr="003D4DD0">
        <w:rPr>
          <w:sz w:val="24"/>
          <w:szCs w:val="24"/>
        </w:rPr>
        <w:t>униципальной программы, неэффективное расходование либо не освоение выделенных финансовых средств.</w:t>
      </w:r>
    </w:p>
    <w:p w:rsidR="00E447F0" w:rsidRPr="003D4DD0" w:rsidRDefault="00E447F0" w:rsidP="00375AD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Основными внешними рисками являются: нормативно-правовые, финансово-экономические, ресурсные, природно-техногенные.</w:t>
      </w:r>
    </w:p>
    <w:p w:rsidR="00E447F0" w:rsidRPr="003D4DD0" w:rsidRDefault="00E447F0" w:rsidP="00375AD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Минимизировать возможные отклонения в выполнении программных мероприятий и исключить негативные последствия позволят: осуществление рационального управления реализацией </w:t>
      </w:r>
      <w:r>
        <w:rPr>
          <w:sz w:val="24"/>
          <w:szCs w:val="24"/>
        </w:rPr>
        <w:t>М</w:t>
      </w:r>
      <w:r w:rsidRPr="003D4DD0">
        <w:rPr>
          <w:sz w:val="24"/>
          <w:szCs w:val="24"/>
        </w:rPr>
        <w:t xml:space="preserve">униципальной программы, своевременное внесение изменений в </w:t>
      </w:r>
      <w:r>
        <w:rPr>
          <w:sz w:val="24"/>
          <w:szCs w:val="24"/>
        </w:rPr>
        <w:t>М</w:t>
      </w:r>
      <w:r w:rsidRPr="003D4DD0">
        <w:rPr>
          <w:sz w:val="24"/>
          <w:szCs w:val="24"/>
        </w:rPr>
        <w:t xml:space="preserve">униципальную программу, взвешенный подход при принятии решений о корректировке нормативно правовых актов, действующих в сфере реализации </w:t>
      </w:r>
      <w:r>
        <w:rPr>
          <w:sz w:val="24"/>
          <w:szCs w:val="24"/>
        </w:rPr>
        <w:t>М</w:t>
      </w:r>
      <w:r w:rsidRPr="003D4DD0">
        <w:rPr>
          <w:sz w:val="24"/>
          <w:szCs w:val="24"/>
        </w:rPr>
        <w:t xml:space="preserve">униципальной программы, оптимизация ресурсного обеспечения и совершенствование деятельности участников </w:t>
      </w:r>
      <w:r>
        <w:rPr>
          <w:sz w:val="24"/>
          <w:szCs w:val="24"/>
        </w:rPr>
        <w:t>М</w:t>
      </w:r>
      <w:r w:rsidRPr="003D4DD0">
        <w:rPr>
          <w:sz w:val="24"/>
          <w:szCs w:val="24"/>
        </w:rPr>
        <w:t>униципальной программы.</w:t>
      </w:r>
    </w:p>
    <w:p w:rsidR="00E447F0" w:rsidRPr="003D4DD0" w:rsidRDefault="00E447F0" w:rsidP="00375AD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Управление рисками реализации </w:t>
      </w:r>
      <w:r>
        <w:rPr>
          <w:sz w:val="24"/>
          <w:szCs w:val="24"/>
        </w:rPr>
        <w:t>М</w:t>
      </w:r>
      <w:r w:rsidRPr="003D4DD0">
        <w:rPr>
          <w:sz w:val="24"/>
          <w:szCs w:val="24"/>
        </w:rPr>
        <w:t xml:space="preserve">униципальной программы будет осуществляться на основе подготовки и предоставления в соответствии с постановление администрации </w:t>
      </w:r>
      <w:r>
        <w:rPr>
          <w:sz w:val="24"/>
          <w:szCs w:val="24"/>
        </w:rPr>
        <w:t xml:space="preserve">Вачелайского  сельсовета </w:t>
      </w:r>
      <w:r w:rsidRPr="003D4DD0">
        <w:rPr>
          <w:sz w:val="24"/>
          <w:szCs w:val="24"/>
        </w:rPr>
        <w:t xml:space="preserve">№ </w:t>
      </w:r>
      <w:r>
        <w:rPr>
          <w:sz w:val="24"/>
          <w:szCs w:val="24"/>
        </w:rPr>
        <w:t>36-1</w:t>
      </w:r>
      <w:r w:rsidRPr="003D4DD0">
        <w:rPr>
          <w:sz w:val="24"/>
          <w:szCs w:val="24"/>
        </w:rPr>
        <w:t xml:space="preserve"> от </w:t>
      </w:r>
      <w:r>
        <w:rPr>
          <w:sz w:val="24"/>
          <w:szCs w:val="24"/>
        </w:rPr>
        <w:t xml:space="preserve">01.11.2013 </w:t>
      </w:r>
      <w:r w:rsidRPr="003D4DD0">
        <w:rPr>
          <w:sz w:val="24"/>
          <w:szCs w:val="24"/>
        </w:rPr>
        <w:t xml:space="preserve"> «Об утверждении Порядка разработки и реализации муниципальных программ </w:t>
      </w:r>
      <w:r>
        <w:rPr>
          <w:sz w:val="24"/>
          <w:szCs w:val="24"/>
        </w:rPr>
        <w:t xml:space="preserve">Еремеевского сельсовета Сосновоборского района </w:t>
      </w:r>
      <w:r w:rsidRPr="003D4DD0">
        <w:rPr>
          <w:sz w:val="24"/>
          <w:szCs w:val="24"/>
        </w:rPr>
        <w:t xml:space="preserve">Пензенской области» и годового доклада о ходе и результатах реализации муниципальной программы, который может содержать предложения о корректировке муниципальной </w:t>
      </w:r>
      <w:r>
        <w:rPr>
          <w:sz w:val="24"/>
          <w:szCs w:val="24"/>
        </w:rPr>
        <w:t xml:space="preserve"> </w:t>
      </w:r>
      <w:r w:rsidRPr="003D4DD0">
        <w:rPr>
          <w:sz w:val="24"/>
          <w:szCs w:val="24"/>
        </w:rPr>
        <w:t>программы.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</w:p>
    <w:p w:rsidR="00E447F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 w:rsidRPr="003D4DD0">
        <w:rPr>
          <w:b/>
          <w:bCs/>
          <w:color w:val="000000"/>
          <w:sz w:val="24"/>
          <w:szCs w:val="24"/>
        </w:rPr>
        <w:t xml:space="preserve">Раздел 7. Оценка эффективности реализации </w:t>
      </w:r>
      <w:r>
        <w:rPr>
          <w:b/>
          <w:bCs/>
          <w:color w:val="000000"/>
          <w:sz w:val="24"/>
          <w:szCs w:val="24"/>
        </w:rPr>
        <w:t>М</w:t>
      </w:r>
      <w:r w:rsidRPr="003D4DD0">
        <w:rPr>
          <w:b/>
          <w:bCs/>
          <w:color w:val="000000"/>
          <w:sz w:val="24"/>
          <w:szCs w:val="24"/>
        </w:rPr>
        <w:t>униципальной программы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both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 xml:space="preserve">Оценка эффективности реализации </w:t>
      </w:r>
      <w:r>
        <w:rPr>
          <w:color w:val="000000"/>
          <w:sz w:val="24"/>
          <w:szCs w:val="24"/>
        </w:rPr>
        <w:t>М</w:t>
      </w:r>
      <w:r w:rsidRPr="003D4DD0">
        <w:rPr>
          <w:color w:val="000000"/>
          <w:sz w:val="24"/>
          <w:szCs w:val="24"/>
        </w:rPr>
        <w:t xml:space="preserve">униципальной программы осуществляется ответственным исполнителем в соответствии с </w:t>
      </w:r>
      <w:hyperlink w:anchor="Par1522" w:history="1">
        <w:r w:rsidRPr="003D4DD0">
          <w:rPr>
            <w:color w:val="000000"/>
            <w:sz w:val="24"/>
            <w:szCs w:val="24"/>
          </w:rPr>
          <w:t>Положением</w:t>
        </w:r>
      </w:hyperlink>
      <w:r w:rsidRPr="003D4DD0">
        <w:rPr>
          <w:color w:val="000000"/>
          <w:sz w:val="24"/>
          <w:szCs w:val="24"/>
        </w:rPr>
        <w:t xml:space="preserve"> об оценке эффективности реализации </w:t>
      </w:r>
      <w:r>
        <w:rPr>
          <w:color w:val="000000"/>
          <w:sz w:val="24"/>
          <w:szCs w:val="24"/>
        </w:rPr>
        <w:t>М</w:t>
      </w:r>
      <w:r w:rsidRPr="003D4DD0">
        <w:rPr>
          <w:color w:val="000000"/>
          <w:sz w:val="24"/>
          <w:szCs w:val="24"/>
        </w:rPr>
        <w:t xml:space="preserve">униципальной программы </w:t>
      </w:r>
      <w:r>
        <w:rPr>
          <w:color w:val="000000"/>
          <w:sz w:val="24"/>
          <w:szCs w:val="24"/>
        </w:rPr>
        <w:t>Еремеевского  сельсовета</w:t>
      </w:r>
      <w:r w:rsidRPr="003D4DD0">
        <w:rPr>
          <w:color w:val="000000"/>
          <w:sz w:val="24"/>
          <w:szCs w:val="24"/>
        </w:rPr>
        <w:t xml:space="preserve">, утвержденным постановлением администрации </w:t>
      </w:r>
      <w:r>
        <w:rPr>
          <w:color w:val="000000"/>
          <w:sz w:val="24"/>
          <w:szCs w:val="24"/>
        </w:rPr>
        <w:t xml:space="preserve">Еремеевского </w:t>
      </w:r>
      <w:r w:rsidRPr="003D4DD0">
        <w:rPr>
          <w:color w:val="000000"/>
          <w:sz w:val="24"/>
          <w:szCs w:val="24"/>
        </w:rPr>
        <w:t xml:space="preserve"> сельсовета от </w:t>
      </w:r>
      <w:r>
        <w:rPr>
          <w:color w:val="000000"/>
          <w:sz w:val="24"/>
          <w:szCs w:val="24"/>
        </w:rPr>
        <w:t>01.11</w:t>
      </w:r>
      <w:r w:rsidRPr="003D4DD0">
        <w:rPr>
          <w:color w:val="000000"/>
          <w:sz w:val="24"/>
          <w:szCs w:val="24"/>
        </w:rPr>
        <w:t>.2013 №</w:t>
      </w:r>
      <w:r>
        <w:rPr>
          <w:color w:val="000000"/>
          <w:sz w:val="24"/>
          <w:szCs w:val="24"/>
        </w:rPr>
        <w:t>36-1</w:t>
      </w:r>
      <w:r w:rsidRPr="003D4DD0">
        <w:rPr>
          <w:color w:val="000000"/>
          <w:sz w:val="24"/>
          <w:szCs w:val="24"/>
        </w:rPr>
        <w:t>.</w:t>
      </w:r>
    </w:p>
    <w:p w:rsidR="00E447F0" w:rsidRPr="003D4DD0" w:rsidRDefault="00E447F0" w:rsidP="00375ADD">
      <w:pPr>
        <w:autoSpaceDE w:val="0"/>
        <w:autoSpaceDN w:val="0"/>
        <w:adjustRightInd w:val="0"/>
        <w:ind w:right="-1"/>
        <w:rPr>
          <w:b/>
          <w:bCs/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 w:rsidRPr="003D4DD0">
        <w:rPr>
          <w:b/>
          <w:bCs/>
          <w:color w:val="000000"/>
          <w:sz w:val="24"/>
          <w:szCs w:val="24"/>
        </w:rPr>
        <w:t xml:space="preserve">Раздел </w:t>
      </w:r>
      <w:r>
        <w:rPr>
          <w:b/>
          <w:bCs/>
          <w:color w:val="000000"/>
          <w:sz w:val="24"/>
          <w:szCs w:val="24"/>
        </w:rPr>
        <w:t>8</w:t>
      </w:r>
      <w:r w:rsidRPr="003D4DD0">
        <w:rPr>
          <w:b/>
          <w:bCs/>
          <w:color w:val="000000"/>
          <w:sz w:val="24"/>
          <w:szCs w:val="24"/>
        </w:rPr>
        <w:t>. Характеристика подпрограмм</w:t>
      </w:r>
      <w:r>
        <w:rPr>
          <w:b/>
          <w:bCs/>
          <w:color w:val="000000"/>
          <w:sz w:val="24"/>
          <w:szCs w:val="24"/>
        </w:rPr>
        <w:t xml:space="preserve"> М</w:t>
      </w:r>
      <w:r w:rsidRPr="003D4DD0">
        <w:rPr>
          <w:b/>
          <w:bCs/>
          <w:color w:val="000000"/>
          <w:sz w:val="24"/>
          <w:szCs w:val="24"/>
        </w:rPr>
        <w:t>униципальной программы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</w:t>
      </w:r>
      <w:r w:rsidRPr="003D4DD0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>1</w:t>
      </w:r>
      <w:r w:rsidRPr="003D4DD0">
        <w:rPr>
          <w:b/>
          <w:bCs/>
          <w:color w:val="000000"/>
          <w:sz w:val="24"/>
          <w:szCs w:val="24"/>
        </w:rPr>
        <w:t>. Подпрограмма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  <w:r w:rsidRPr="003D4DD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Обеспечение деятельности администрации Еремеевского сельсовета</w:t>
      </w:r>
      <w:r w:rsidRPr="003D4DD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Сосновоборского района Пензенской области </w:t>
      </w:r>
      <w:r w:rsidRPr="003D4DD0">
        <w:rPr>
          <w:b/>
          <w:bCs/>
          <w:sz w:val="24"/>
          <w:szCs w:val="24"/>
        </w:rPr>
        <w:t xml:space="preserve">на </w:t>
      </w:r>
      <w:r>
        <w:rPr>
          <w:b/>
          <w:bCs/>
          <w:sz w:val="24"/>
          <w:szCs w:val="24"/>
        </w:rPr>
        <w:t>2021</w:t>
      </w:r>
      <w:r w:rsidRPr="003D4DD0">
        <w:rPr>
          <w:b/>
          <w:bCs/>
          <w:sz w:val="24"/>
          <w:szCs w:val="24"/>
        </w:rPr>
        <w:t>-202</w:t>
      </w:r>
      <w:r>
        <w:rPr>
          <w:b/>
          <w:bCs/>
          <w:sz w:val="24"/>
          <w:szCs w:val="24"/>
        </w:rPr>
        <w:t>3</w:t>
      </w:r>
      <w:r w:rsidRPr="003D4DD0">
        <w:rPr>
          <w:b/>
          <w:bCs/>
          <w:sz w:val="24"/>
          <w:szCs w:val="24"/>
        </w:rPr>
        <w:t xml:space="preserve"> годы</w:t>
      </w:r>
      <w:r w:rsidRPr="003D4DD0">
        <w:rPr>
          <w:b/>
          <w:bCs/>
          <w:color w:val="000000"/>
          <w:sz w:val="24"/>
          <w:szCs w:val="24"/>
        </w:rPr>
        <w:t xml:space="preserve">» муниципальной программы </w:t>
      </w:r>
      <w:r>
        <w:rPr>
          <w:b/>
          <w:bCs/>
          <w:color w:val="000000"/>
          <w:sz w:val="24"/>
          <w:szCs w:val="24"/>
        </w:rPr>
        <w:t xml:space="preserve">Еремеевского  сельсовета Сосновоборского района </w:t>
      </w:r>
      <w:r w:rsidRPr="003D4DD0">
        <w:rPr>
          <w:b/>
          <w:bCs/>
          <w:color w:val="000000"/>
          <w:sz w:val="24"/>
          <w:szCs w:val="24"/>
        </w:rPr>
        <w:t xml:space="preserve">Пензенской области «Развитие муниципального управления в </w:t>
      </w:r>
      <w:r>
        <w:rPr>
          <w:b/>
          <w:bCs/>
          <w:color w:val="000000"/>
          <w:sz w:val="24"/>
          <w:szCs w:val="24"/>
        </w:rPr>
        <w:t>Еремеевском</w:t>
      </w:r>
      <w:r w:rsidRPr="003D4DD0">
        <w:rPr>
          <w:b/>
          <w:bCs/>
          <w:color w:val="000000"/>
          <w:sz w:val="24"/>
          <w:szCs w:val="24"/>
        </w:rPr>
        <w:t xml:space="preserve"> сельсовете </w:t>
      </w:r>
      <w:r>
        <w:rPr>
          <w:b/>
          <w:bCs/>
          <w:color w:val="000000"/>
          <w:sz w:val="24"/>
          <w:szCs w:val="24"/>
        </w:rPr>
        <w:t>Сосновоборского</w:t>
      </w:r>
      <w:r w:rsidRPr="003D4DD0">
        <w:rPr>
          <w:b/>
          <w:bCs/>
          <w:color w:val="000000"/>
          <w:sz w:val="24"/>
          <w:szCs w:val="24"/>
        </w:rPr>
        <w:t xml:space="preserve"> района Пензенской области на </w:t>
      </w:r>
      <w:r>
        <w:rPr>
          <w:b/>
          <w:bCs/>
          <w:sz w:val="24"/>
          <w:szCs w:val="24"/>
        </w:rPr>
        <w:t>2021-2023 годы</w:t>
      </w:r>
      <w:r w:rsidRPr="003D4DD0">
        <w:rPr>
          <w:b/>
          <w:bCs/>
          <w:color w:val="000000"/>
          <w:sz w:val="24"/>
          <w:szCs w:val="24"/>
        </w:rPr>
        <w:t>»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>ПАСПОРТ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 xml:space="preserve">подпрограммы муниципальной программы  </w:t>
      </w:r>
      <w:r>
        <w:rPr>
          <w:color w:val="000000"/>
          <w:sz w:val="24"/>
          <w:szCs w:val="24"/>
        </w:rPr>
        <w:t xml:space="preserve">Еремеевского  сельсовета Сосновоборского района </w:t>
      </w:r>
      <w:r w:rsidRPr="003D4DD0">
        <w:rPr>
          <w:color w:val="000000"/>
          <w:sz w:val="24"/>
          <w:szCs w:val="24"/>
        </w:rPr>
        <w:t xml:space="preserve">Пензенской области «Развитие муниципального управления в </w:t>
      </w:r>
      <w:r>
        <w:rPr>
          <w:color w:val="000000"/>
          <w:sz w:val="24"/>
          <w:szCs w:val="24"/>
        </w:rPr>
        <w:t xml:space="preserve">Еремеевском </w:t>
      </w:r>
      <w:r w:rsidRPr="003D4DD0">
        <w:rPr>
          <w:color w:val="000000"/>
          <w:sz w:val="24"/>
          <w:szCs w:val="24"/>
        </w:rPr>
        <w:t xml:space="preserve">сельсовете </w:t>
      </w:r>
      <w:r>
        <w:rPr>
          <w:color w:val="000000"/>
          <w:sz w:val="24"/>
          <w:szCs w:val="24"/>
        </w:rPr>
        <w:t>Сосновоборского</w:t>
      </w:r>
      <w:r w:rsidRPr="003D4DD0">
        <w:rPr>
          <w:color w:val="000000"/>
          <w:sz w:val="24"/>
          <w:szCs w:val="24"/>
        </w:rPr>
        <w:t xml:space="preserve"> района Пензенской области на </w:t>
      </w:r>
      <w:r>
        <w:rPr>
          <w:color w:val="000000"/>
          <w:sz w:val="24"/>
          <w:szCs w:val="24"/>
        </w:rPr>
        <w:t>2021-2023 годы</w:t>
      </w:r>
      <w:r w:rsidRPr="003D4DD0">
        <w:rPr>
          <w:color w:val="000000"/>
          <w:sz w:val="24"/>
          <w:szCs w:val="24"/>
        </w:rPr>
        <w:t>»</w:t>
      </w:r>
    </w:p>
    <w:p w:rsidR="00E447F0" w:rsidRPr="003D4DD0" w:rsidRDefault="00E447F0" w:rsidP="00375ADD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tbl>
      <w:tblPr>
        <w:tblW w:w="0" w:type="auto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67"/>
        <w:gridCol w:w="6356"/>
      </w:tblGrid>
      <w:tr w:rsidR="00E447F0" w:rsidRPr="003D4DD0">
        <w:trPr>
          <w:trHeight w:val="145"/>
          <w:tblCellSpacing w:w="5" w:type="nil"/>
        </w:trPr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муниципальной службы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Еремеевском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Сосновоборского района Пензенской области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2021-2023 годы</w:t>
            </w:r>
          </w:p>
        </w:tc>
      </w:tr>
      <w:tr w:rsidR="00E447F0" w:rsidRPr="003D4DD0">
        <w:trPr>
          <w:trHeight w:val="404"/>
          <w:tblCellSpacing w:w="5" w:type="nil"/>
        </w:trPr>
        <w:tc>
          <w:tcPr>
            <w:tcW w:w="3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 исполнитель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            </w:t>
            </w:r>
          </w:p>
        </w:tc>
        <w:tc>
          <w:tcPr>
            <w:tcW w:w="6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Еремеевского  сельсовета </w:t>
            </w:r>
          </w:p>
        </w:tc>
      </w:tr>
      <w:tr w:rsidR="00E447F0" w:rsidRPr="003D4DD0">
        <w:trPr>
          <w:trHeight w:val="145"/>
          <w:tblCellSpacing w:w="5" w:type="nil"/>
        </w:trPr>
        <w:tc>
          <w:tcPr>
            <w:tcW w:w="3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подпрограммы        </w:t>
            </w:r>
          </w:p>
        </w:tc>
        <w:tc>
          <w:tcPr>
            <w:tcW w:w="6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08784E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84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администрации, укрепление материально-технической базы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08784E">
              <w:rPr>
                <w:rFonts w:ascii="Times New Roman" w:hAnsi="Times New Roman" w:cs="Times New Roman"/>
                <w:sz w:val="24"/>
                <w:szCs w:val="24"/>
              </w:rPr>
              <w:t xml:space="preserve">азвитие муниципальной службы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Еремеевском</w:t>
            </w:r>
            <w:r w:rsidRPr="0008784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сельсовете</w:t>
            </w:r>
          </w:p>
        </w:tc>
      </w:tr>
      <w:tr w:rsidR="00E447F0" w:rsidRPr="003D4DD0">
        <w:trPr>
          <w:trHeight w:val="145"/>
          <w:tblCellSpacing w:w="5" w:type="nil"/>
        </w:trPr>
        <w:tc>
          <w:tcPr>
            <w:tcW w:w="3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Задачи подпрограммы      </w:t>
            </w:r>
          </w:p>
        </w:tc>
        <w:tc>
          <w:tcPr>
            <w:tcW w:w="6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widowControl/>
              <w:tabs>
                <w:tab w:val="left" w:pos="449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D4DD0">
              <w:rPr>
                <w:sz w:val="24"/>
                <w:szCs w:val="24"/>
              </w:rPr>
              <w:t>проведение мероприятий по оплате труда</w:t>
            </w:r>
            <w:r>
              <w:rPr>
                <w:sz w:val="24"/>
                <w:szCs w:val="24"/>
              </w:rPr>
              <w:t xml:space="preserve"> работников администрации;</w:t>
            </w:r>
          </w:p>
          <w:p w:rsidR="00E447F0" w:rsidRDefault="00E447F0" w:rsidP="00090082">
            <w:pPr>
              <w:widowControl/>
              <w:tabs>
                <w:tab w:val="left" w:pos="449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</w:t>
            </w:r>
            <w:r w:rsidRPr="003D4DD0">
              <w:rPr>
                <w:sz w:val="24"/>
                <w:szCs w:val="24"/>
              </w:rPr>
              <w:t>роведение мероприятий по организации поставки основных средств и материалов для осуществления деятельности администрации</w:t>
            </w:r>
            <w:r>
              <w:rPr>
                <w:sz w:val="24"/>
                <w:szCs w:val="24"/>
              </w:rPr>
              <w:t>;</w:t>
            </w:r>
          </w:p>
          <w:p w:rsidR="00E447F0" w:rsidRDefault="00E447F0" w:rsidP="00090082">
            <w:pPr>
              <w:widowControl/>
              <w:tabs>
                <w:tab w:val="left" w:pos="449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D4DD0">
              <w:rPr>
                <w:sz w:val="24"/>
                <w:szCs w:val="24"/>
              </w:rPr>
              <w:t>осуществление первичного воинского учета</w:t>
            </w:r>
            <w:r>
              <w:rPr>
                <w:sz w:val="24"/>
                <w:szCs w:val="24"/>
              </w:rPr>
              <w:t>;</w:t>
            </w:r>
          </w:p>
          <w:p w:rsidR="00E447F0" w:rsidRDefault="00E447F0" w:rsidP="00090082">
            <w:pPr>
              <w:widowControl/>
              <w:tabs>
                <w:tab w:val="left" w:pos="449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-осуществление государственных полномочий;</w:t>
            </w:r>
          </w:p>
          <w:p w:rsidR="00E447F0" w:rsidRDefault="00E447F0" w:rsidP="00090082">
            <w:pPr>
              <w:widowControl/>
              <w:tabs>
                <w:tab w:val="left" w:pos="449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D4DD0">
              <w:rPr>
                <w:sz w:val="24"/>
                <w:szCs w:val="24"/>
              </w:rPr>
              <w:t xml:space="preserve"> организация оплаты коммунальных услуг</w:t>
            </w:r>
            <w:r>
              <w:rPr>
                <w:sz w:val="24"/>
                <w:szCs w:val="24"/>
              </w:rPr>
              <w:t>;</w:t>
            </w:r>
          </w:p>
          <w:p w:rsidR="00E447F0" w:rsidRPr="00C51648" w:rsidRDefault="00E447F0" w:rsidP="00090082">
            <w:pPr>
              <w:pStyle w:val="BodyText"/>
              <w:spacing w:after="0"/>
              <w:jc w:val="both"/>
            </w:pPr>
            <w:r w:rsidRPr="001F694D">
              <w:t>- обеспечение проведения выборов и референдумов -повышение квалификации кадров муниципальных служащих;</w:t>
            </w:r>
          </w:p>
          <w:p w:rsidR="00E447F0" w:rsidRPr="00C51648" w:rsidRDefault="00E447F0" w:rsidP="00090082">
            <w:pPr>
              <w:pStyle w:val="BodyText"/>
              <w:spacing w:after="0"/>
              <w:jc w:val="both"/>
            </w:pPr>
            <w:r w:rsidRPr="001F694D">
              <w:t>-создание условий для профессионального развития и подготовки кадров в администрации;</w:t>
            </w:r>
          </w:p>
          <w:p w:rsidR="00E447F0" w:rsidRPr="00C51648" w:rsidRDefault="00E447F0" w:rsidP="00090082">
            <w:pPr>
              <w:pStyle w:val="BodyText"/>
              <w:spacing w:after="0"/>
            </w:pPr>
            <w:r w:rsidRPr="001F694D">
              <w:t>- проведения аттестации;</w:t>
            </w:r>
          </w:p>
          <w:p w:rsidR="00E447F0" w:rsidRPr="00C51648" w:rsidRDefault="00E447F0" w:rsidP="00090082">
            <w:pPr>
              <w:pStyle w:val="BodyText"/>
              <w:spacing w:after="0"/>
            </w:pPr>
            <w:r w:rsidRPr="001F694D">
              <w:t>- формирование этики поведения и культуры муниципальных служащих;</w:t>
            </w:r>
          </w:p>
          <w:p w:rsidR="00E447F0" w:rsidRPr="00C51648" w:rsidRDefault="00E447F0" w:rsidP="00090082">
            <w:pPr>
              <w:pStyle w:val="BodyText"/>
              <w:spacing w:after="0"/>
              <w:jc w:val="both"/>
              <w:rPr>
                <w:color w:val="000000"/>
              </w:rPr>
            </w:pPr>
            <w:r w:rsidRPr="001F694D">
              <w:t>-организация и совершенствование работы по предупреждению коррупции и борьбе с коррупцией на муниципальной службе в Еремеевском сельсовете.</w:t>
            </w:r>
          </w:p>
        </w:tc>
      </w:tr>
      <w:tr w:rsidR="00E447F0" w:rsidRPr="003D4DD0">
        <w:trPr>
          <w:trHeight w:val="404"/>
          <w:tblCellSpacing w:w="5" w:type="nil"/>
        </w:trPr>
        <w:tc>
          <w:tcPr>
            <w:tcW w:w="3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Целевые показатели    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            </w:t>
            </w:r>
          </w:p>
        </w:tc>
        <w:tc>
          <w:tcPr>
            <w:tcW w:w="6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A62870" w:rsidRDefault="00E447F0" w:rsidP="00090082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62870">
              <w:rPr>
                <w:sz w:val="24"/>
                <w:szCs w:val="24"/>
              </w:rPr>
              <w:t>своевременная и в полном объеме оплата труда главы администрации, сотрудников администрации, органов, наделенных отдельными государственными полномочиями;</w:t>
            </w:r>
          </w:p>
          <w:p w:rsidR="00E447F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A62870">
              <w:rPr>
                <w:sz w:val="24"/>
                <w:szCs w:val="24"/>
              </w:rPr>
              <w:t xml:space="preserve"> своевременная оплата расходов на услуги связи, транспортные и коммунальные услуги</w:t>
            </w:r>
            <w:r>
              <w:rPr>
                <w:sz w:val="24"/>
                <w:szCs w:val="24"/>
              </w:rPr>
              <w:t>;</w:t>
            </w:r>
          </w:p>
          <w:p w:rsidR="00E447F0" w:rsidRPr="00A62870" w:rsidRDefault="00E447F0" w:rsidP="00090082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A62870">
              <w:rPr>
                <w:sz w:val="24"/>
                <w:szCs w:val="24"/>
              </w:rPr>
              <w:t xml:space="preserve"> другие услуги сотрудников администрации, органов, наделенными отдельными государственными полномочиями от необходимых объемов</w:t>
            </w:r>
            <w:r>
              <w:rPr>
                <w:sz w:val="24"/>
                <w:szCs w:val="24"/>
              </w:rPr>
              <w:t>;</w:t>
            </w:r>
          </w:p>
          <w:p w:rsidR="00E447F0" w:rsidRDefault="00E447F0" w:rsidP="00090082">
            <w:pPr>
              <w:pStyle w:val="ConsPlusCell"/>
              <w:jc w:val="both"/>
              <w:rPr>
                <w:sz w:val="24"/>
                <w:szCs w:val="24"/>
              </w:rPr>
            </w:pPr>
            <w:r w:rsidRPr="0008784E">
              <w:rPr>
                <w:rFonts w:ascii="Times New Roman" w:hAnsi="Times New Roman" w:cs="Times New Roman"/>
                <w:sz w:val="24"/>
                <w:szCs w:val="24"/>
              </w:rPr>
              <w:t>- обеспечение  необходимыми основными средствами, мягким инвентарем, материальными запасами</w:t>
            </w:r>
            <w:r>
              <w:rPr>
                <w:sz w:val="24"/>
                <w:szCs w:val="24"/>
              </w:rPr>
              <w:t>;</w:t>
            </w:r>
          </w:p>
          <w:p w:rsidR="00E447F0" w:rsidRDefault="00E447F0" w:rsidP="00090082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об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еспечение уровня дополнительного профессионального образования муниципальных служащих в % к предыдущему году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447F0" w:rsidRDefault="00E447F0" w:rsidP="00090082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сокращение количества обращений граждан по вопросам неправомерных действий органов местного самоуправления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Еремеевского  сельсовета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% к предыдущему году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447F0" w:rsidRDefault="00E447F0" w:rsidP="00090082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удовлетворенности населения деятельностью органов местного самоуправления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Еремеевского  сельсовета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исполнения Указа Президента Российской Федерации от 28.04.2008 №607 «Об оценке эффективности деятельности органов местного самоуправления городских округов и муниципальных районов» (с последующими изменениями), в % к предыдущему году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447F0" w:rsidRPr="003D4DD0" w:rsidRDefault="00E447F0" w:rsidP="00090082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-снижение количества актов прокурорского реагирования. </w:t>
            </w:r>
          </w:p>
        </w:tc>
      </w:tr>
      <w:tr w:rsidR="00E447F0" w:rsidRPr="003D4DD0">
        <w:trPr>
          <w:trHeight w:val="404"/>
          <w:tblCellSpacing w:w="5" w:type="nil"/>
        </w:trPr>
        <w:tc>
          <w:tcPr>
            <w:tcW w:w="3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Сроки и этапы реализации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            </w:t>
            </w:r>
          </w:p>
        </w:tc>
        <w:tc>
          <w:tcPr>
            <w:tcW w:w="6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ind w:firstLine="2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2021-2023 годы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без разделения на этапы</w:t>
            </w:r>
          </w:p>
        </w:tc>
      </w:tr>
      <w:tr w:rsidR="00E447F0" w:rsidRPr="003D4DD0">
        <w:trPr>
          <w:trHeight w:val="605"/>
          <w:tblCellSpacing w:w="5" w:type="nil"/>
        </w:trPr>
        <w:tc>
          <w:tcPr>
            <w:tcW w:w="3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Ресурсное обеспечение        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(по годам)  </w:t>
            </w:r>
          </w:p>
        </w:tc>
        <w:tc>
          <w:tcPr>
            <w:tcW w:w="6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Default"/>
              <w:jc w:val="both"/>
            </w:pPr>
            <w:r w:rsidRPr="003D4DD0">
              <w:t xml:space="preserve">Для реализации подпрограммы необходимо </w:t>
            </w:r>
            <w:r>
              <w:t>5077,1</w:t>
            </w:r>
            <w:r w:rsidRPr="003D4DD0">
              <w:t xml:space="preserve"> тыс. рублей, в том числе из бюджета </w:t>
            </w:r>
            <w:r>
              <w:t xml:space="preserve">Еремеевского </w:t>
            </w:r>
            <w:r w:rsidRPr="003D4DD0">
              <w:t xml:space="preserve"> сельсовета: </w:t>
            </w:r>
          </w:p>
          <w:p w:rsidR="00E447F0" w:rsidRPr="003D4DD0" w:rsidRDefault="00E447F0" w:rsidP="00090082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2021</w:t>
            </w:r>
            <w:r w:rsidRPr="003D4DD0">
              <w:rPr>
                <w:color w:val="auto"/>
              </w:rPr>
              <w:t xml:space="preserve"> год – </w:t>
            </w:r>
            <w:r>
              <w:rPr>
                <w:color w:val="auto"/>
              </w:rPr>
              <w:t>1862,3</w:t>
            </w:r>
            <w:r w:rsidRPr="003D4DD0">
              <w:rPr>
                <w:color w:val="auto"/>
              </w:rPr>
              <w:t xml:space="preserve"> тыс.</w:t>
            </w:r>
            <w:r>
              <w:rPr>
                <w:color w:val="auto"/>
              </w:rPr>
              <w:t xml:space="preserve"> </w:t>
            </w:r>
            <w:r w:rsidRPr="003D4DD0">
              <w:rPr>
                <w:color w:val="auto"/>
              </w:rPr>
              <w:t>руб.</w:t>
            </w:r>
          </w:p>
          <w:p w:rsidR="00E447F0" w:rsidRPr="003D4DD0" w:rsidRDefault="00E447F0" w:rsidP="00090082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2022</w:t>
            </w:r>
            <w:r w:rsidRPr="003D4DD0">
              <w:rPr>
                <w:color w:val="auto"/>
              </w:rPr>
              <w:t xml:space="preserve"> год – </w:t>
            </w:r>
            <w:r>
              <w:rPr>
                <w:color w:val="auto"/>
              </w:rPr>
              <w:t>1605,1 тыс. руб</w:t>
            </w:r>
          </w:p>
          <w:p w:rsidR="00E447F0" w:rsidRPr="003D4DD0" w:rsidRDefault="00E447F0" w:rsidP="00090082">
            <w:pPr>
              <w:pStyle w:val="Default"/>
              <w:jc w:val="both"/>
            </w:pPr>
            <w:r>
              <w:rPr>
                <w:color w:val="auto"/>
              </w:rPr>
              <w:t>2023</w:t>
            </w:r>
            <w:r w:rsidRPr="003D4DD0">
              <w:rPr>
                <w:color w:val="auto"/>
              </w:rPr>
              <w:t xml:space="preserve"> год </w:t>
            </w:r>
            <w:r>
              <w:rPr>
                <w:color w:val="auto"/>
              </w:rPr>
              <w:t>– 1609,7 тыс. руб</w:t>
            </w:r>
          </w:p>
        </w:tc>
      </w:tr>
    </w:tbl>
    <w:p w:rsidR="00E447F0" w:rsidRPr="003D4DD0" w:rsidRDefault="00E447F0" w:rsidP="00375ADD">
      <w:pPr>
        <w:autoSpaceDE w:val="0"/>
        <w:autoSpaceDN w:val="0"/>
        <w:adjustRightInd w:val="0"/>
        <w:ind w:right="-1"/>
        <w:rPr>
          <w:b/>
          <w:bCs/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</w:t>
      </w:r>
      <w:r w:rsidRPr="003D4DD0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>1</w:t>
      </w:r>
      <w:r w:rsidRPr="003D4DD0">
        <w:rPr>
          <w:b/>
          <w:bCs/>
          <w:color w:val="000000"/>
          <w:sz w:val="24"/>
          <w:szCs w:val="24"/>
        </w:rPr>
        <w:t>.1. Характеристика сферы реализации подпрограммы, описание основных проблем и обоснование включения в муниципальную программу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spacing w:before="24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Администрация </w:t>
      </w:r>
      <w:r>
        <w:rPr>
          <w:sz w:val="24"/>
          <w:szCs w:val="24"/>
        </w:rPr>
        <w:t xml:space="preserve"> Еремеевского </w:t>
      </w:r>
      <w:r w:rsidRPr="003D4DD0">
        <w:rPr>
          <w:sz w:val="24"/>
          <w:szCs w:val="24"/>
        </w:rPr>
        <w:t xml:space="preserve"> сельсовета</w:t>
      </w:r>
      <w:r>
        <w:rPr>
          <w:sz w:val="24"/>
          <w:szCs w:val="24"/>
        </w:rPr>
        <w:t xml:space="preserve">  </w:t>
      </w:r>
      <w:r w:rsidRPr="003D4DD0">
        <w:rPr>
          <w:sz w:val="24"/>
          <w:szCs w:val="24"/>
        </w:rPr>
        <w:t xml:space="preserve">- исполнительно-распорядительный орган </w:t>
      </w:r>
      <w:r>
        <w:rPr>
          <w:sz w:val="24"/>
          <w:szCs w:val="24"/>
        </w:rPr>
        <w:t xml:space="preserve">Еремеевского </w:t>
      </w:r>
      <w:r w:rsidRPr="003D4DD0">
        <w:rPr>
          <w:sz w:val="24"/>
          <w:szCs w:val="24"/>
        </w:rPr>
        <w:t xml:space="preserve"> сельсовета, наделенный </w:t>
      </w:r>
      <w:r>
        <w:rPr>
          <w:sz w:val="24"/>
          <w:szCs w:val="24"/>
        </w:rPr>
        <w:t xml:space="preserve">в соответствии с </w:t>
      </w:r>
      <w:r w:rsidRPr="003D4DD0">
        <w:rPr>
          <w:sz w:val="24"/>
          <w:szCs w:val="24"/>
        </w:rPr>
        <w:t xml:space="preserve"> Уставом </w:t>
      </w:r>
      <w:r>
        <w:rPr>
          <w:sz w:val="24"/>
          <w:szCs w:val="24"/>
        </w:rPr>
        <w:t xml:space="preserve">Еремеевского  сельсовета </w:t>
      </w:r>
      <w:r w:rsidRPr="003D4DD0">
        <w:rPr>
          <w:sz w:val="24"/>
          <w:szCs w:val="24"/>
        </w:rPr>
        <w:t xml:space="preserve">полномочиями по решению вопросов местного значения и полномочиями для осуществления отдельных государственных полномочий, переданных органам местного самоуправления </w:t>
      </w:r>
      <w:r>
        <w:rPr>
          <w:sz w:val="24"/>
          <w:szCs w:val="24"/>
        </w:rPr>
        <w:t xml:space="preserve">Еремеевского </w:t>
      </w:r>
      <w:r w:rsidRPr="003D4DD0">
        <w:rPr>
          <w:sz w:val="24"/>
          <w:szCs w:val="24"/>
        </w:rPr>
        <w:t xml:space="preserve"> сельсовета федеральными законами и законами Пензенской области.</w:t>
      </w:r>
    </w:p>
    <w:p w:rsidR="00E447F0" w:rsidRPr="003D4DD0" w:rsidRDefault="00E447F0" w:rsidP="00375ADD">
      <w:pPr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Структура администрации утверждается Комитетом местного самоуправления</w:t>
      </w:r>
      <w:r>
        <w:rPr>
          <w:sz w:val="24"/>
          <w:szCs w:val="24"/>
        </w:rPr>
        <w:t xml:space="preserve"> Еремеевского  сельсовета </w:t>
      </w:r>
      <w:r w:rsidRPr="003D4DD0">
        <w:rPr>
          <w:sz w:val="24"/>
          <w:szCs w:val="24"/>
        </w:rPr>
        <w:t xml:space="preserve"> по пр</w:t>
      </w:r>
      <w:r>
        <w:rPr>
          <w:sz w:val="24"/>
          <w:szCs w:val="24"/>
        </w:rPr>
        <w:t>едставлению главы администрации.</w:t>
      </w:r>
    </w:p>
    <w:p w:rsidR="00E447F0" w:rsidRPr="003D4DD0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Администрацией </w:t>
      </w:r>
      <w:r>
        <w:rPr>
          <w:sz w:val="24"/>
          <w:szCs w:val="24"/>
        </w:rPr>
        <w:t xml:space="preserve"> Еремеевского  сельсовета </w:t>
      </w:r>
      <w:r w:rsidRPr="003D4DD0">
        <w:rPr>
          <w:sz w:val="24"/>
          <w:szCs w:val="24"/>
        </w:rPr>
        <w:t>руководит глава администрации на принципах единоначалия.</w:t>
      </w:r>
    </w:p>
    <w:p w:rsidR="00E447F0" w:rsidRPr="003D4DD0" w:rsidRDefault="00E447F0" w:rsidP="00375AD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3D4DD0">
        <w:rPr>
          <w:sz w:val="24"/>
          <w:szCs w:val="24"/>
        </w:rPr>
        <w:t>Нормами действующего законодательства к компетенции администрации относится:</w:t>
      </w:r>
    </w:p>
    <w:p w:rsidR="00E447F0" w:rsidRPr="003D4DD0" w:rsidRDefault="00E447F0" w:rsidP="00375A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4DD0">
        <w:rPr>
          <w:sz w:val="24"/>
          <w:szCs w:val="24"/>
        </w:rPr>
        <w:t xml:space="preserve">принятие решений по вопросам местного значения, и вопросам, отнесенным к компетенции органов местного самоуправления </w:t>
      </w:r>
      <w:r>
        <w:rPr>
          <w:sz w:val="24"/>
          <w:szCs w:val="24"/>
        </w:rPr>
        <w:t xml:space="preserve">Еремеевского  сельсовета, </w:t>
      </w:r>
      <w:r w:rsidRPr="003D4DD0">
        <w:rPr>
          <w:sz w:val="24"/>
          <w:szCs w:val="24"/>
        </w:rPr>
        <w:t>законодательств</w:t>
      </w:r>
      <w:r>
        <w:rPr>
          <w:sz w:val="24"/>
          <w:szCs w:val="24"/>
        </w:rPr>
        <w:t>о</w:t>
      </w:r>
      <w:r w:rsidRPr="003D4DD0">
        <w:rPr>
          <w:sz w:val="24"/>
          <w:szCs w:val="24"/>
        </w:rPr>
        <w:t>м Российской Федерации и Пензенской области;</w:t>
      </w:r>
    </w:p>
    <w:p w:rsidR="00E447F0" w:rsidRPr="003D4DD0" w:rsidRDefault="00E447F0" w:rsidP="00375A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4DD0">
        <w:rPr>
          <w:sz w:val="24"/>
          <w:szCs w:val="24"/>
        </w:rPr>
        <w:t>реализация полномочий по решению вопросов местного значения.</w:t>
      </w:r>
    </w:p>
    <w:p w:rsidR="00E447F0" w:rsidRPr="003D4DD0" w:rsidRDefault="00E447F0" w:rsidP="00375AD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3D4DD0">
        <w:rPr>
          <w:sz w:val="24"/>
          <w:szCs w:val="24"/>
        </w:rPr>
        <w:t xml:space="preserve">Практическое выражение деятельности администрации находит в реализации муниципальных функций и предоставлении муниципальных услуг населению. </w:t>
      </w:r>
    </w:p>
    <w:p w:rsidR="00E447F0" w:rsidRPr="003D4DD0" w:rsidRDefault="00E447F0" w:rsidP="00375AD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3D4DD0">
        <w:rPr>
          <w:sz w:val="24"/>
          <w:szCs w:val="24"/>
        </w:rPr>
        <w:t xml:space="preserve">Организация обеспечения деятельности администрации сложный и постоянный процесс. Его результативность непосредственно зависит от своевременности и полноты планирования, в свою очередь возможного лишь на основе анализа прогнозируемых потребностей должностных лиц администрации в материальных ресурсах. Сложность процесса обеспечения деятельности администрации обуславливается сложностью и многообразием реализуемых должностными лицами функций. Подобная сложность и многофункциональность деятельности администрации, при формировании системы мероприятий, направленных на ее обеспечение, требует обязательность применения принципа программно-целевого распределения средств, который и находит свое выражение в настоящей подпрограмме «Обеспечение деятельности администрации </w:t>
      </w:r>
      <w:r>
        <w:rPr>
          <w:sz w:val="24"/>
          <w:szCs w:val="24"/>
        </w:rPr>
        <w:t xml:space="preserve">Еремеевского  сельсовета Сосновоборского района </w:t>
      </w:r>
      <w:r w:rsidRPr="003D4DD0">
        <w:rPr>
          <w:sz w:val="24"/>
          <w:szCs w:val="24"/>
        </w:rPr>
        <w:t xml:space="preserve">Пензенской области  в </w:t>
      </w:r>
      <w:r>
        <w:rPr>
          <w:sz w:val="24"/>
          <w:szCs w:val="24"/>
        </w:rPr>
        <w:t>2019-2021</w:t>
      </w:r>
      <w:r w:rsidRPr="003D4DD0">
        <w:rPr>
          <w:sz w:val="24"/>
          <w:szCs w:val="24"/>
        </w:rPr>
        <w:t xml:space="preserve"> годах» (далее </w:t>
      </w:r>
      <w:r>
        <w:rPr>
          <w:sz w:val="24"/>
          <w:szCs w:val="24"/>
        </w:rPr>
        <w:t>-</w:t>
      </w:r>
      <w:r w:rsidRPr="003D4DD0">
        <w:rPr>
          <w:sz w:val="24"/>
          <w:szCs w:val="24"/>
        </w:rPr>
        <w:t xml:space="preserve"> подпрограмма).</w:t>
      </w:r>
    </w:p>
    <w:p w:rsidR="00E447F0" w:rsidRPr="003D4DD0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Реализация </w:t>
      </w:r>
      <w:r w:rsidRPr="008E28EC">
        <w:rPr>
          <w:sz w:val="24"/>
          <w:szCs w:val="24"/>
        </w:rPr>
        <w:t xml:space="preserve">Федерального </w:t>
      </w:r>
      <w:hyperlink r:id="rId10" w:history="1">
        <w:r w:rsidRPr="008E28EC">
          <w:rPr>
            <w:rStyle w:val="Hyperlink"/>
            <w:color w:val="auto"/>
            <w:sz w:val="24"/>
            <w:szCs w:val="24"/>
            <w:u w:val="none"/>
          </w:rPr>
          <w:t>закона</w:t>
        </w:r>
      </w:hyperlink>
      <w:r w:rsidRPr="008E28EC">
        <w:rPr>
          <w:sz w:val="24"/>
          <w:szCs w:val="24"/>
        </w:rPr>
        <w:t xml:space="preserve"> от</w:t>
      </w:r>
      <w:r w:rsidRPr="003D4DD0">
        <w:rPr>
          <w:sz w:val="24"/>
          <w:szCs w:val="24"/>
        </w:rPr>
        <w:t xml:space="preserve"> 06.10.2003 № 131-ФЗ «Об общих принципах организации местного самоуправления в Российской Федерации» выявила необходимость повышения уровня профессиональной подготовки муниципальных служащих и дефицит кадров управленческого звена, что, безусловно, отражается на качестве работы администрации</w:t>
      </w:r>
      <w:r>
        <w:rPr>
          <w:sz w:val="24"/>
          <w:szCs w:val="24"/>
        </w:rPr>
        <w:t>.</w:t>
      </w:r>
      <w:r w:rsidRPr="003D4DD0">
        <w:rPr>
          <w:sz w:val="24"/>
          <w:szCs w:val="24"/>
        </w:rPr>
        <w:t xml:space="preserve"> Преодоление сложившейся ситуации возможно в результате реализации мер, направленных на развитие муниципальной службы.</w:t>
      </w:r>
    </w:p>
    <w:p w:rsidR="00E447F0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Предложенная подпрограмма разработана в соответствии со </w:t>
      </w:r>
      <w:hyperlink r:id="rId11" w:history="1">
        <w:r w:rsidRPr="00D35D09">
          <w:rPr>
            <w:rStyle w:val="Hyperlink"/>
            <w:color w:val="auto"/>
            <w:sz w:val="24"/>
            <w:szCs w:val="24"/>
            <w:u w:val="none"/>
          </w:rPr>
          <w:t>статьей 35</w:t>
        </w:r>
      </w:hyperlink>
      <w:r w:rsidRPr="00D35D09">
        <w:rPr>
          <w:sz w:val="24"/>
          <w:szCs w:val="24"/>
        </w:rPr>
        <w:t xml:space="preserve"> </w:t>
      </w:r>
      <w:r w:rsidRPr="003D4DD0">
        <w:rPr>
          <w:sz w:val="24"/>
          <w:szCs w:val="24"/>
        </w:rPr>
        <w:t xml:space="preserve">Федерального закона от 02.03.2007 № 25-ФЗ «О муниципальной службе в Российской Федерации», согласно которой развитие муниципальной службы обеспечивается муниципальными программами развития муниципальной службы, финансируемыми за счет средств бюджета </w:t>
      </w:r>
      <w:r>
        <w:rPr>
          <w:sz w:val="24"/>
          <w:szCs w:val="24"/>
        </w:rPr>
        <w:t>Еремеевского   сельсовета,</w:t>
      </w:r>
      <w:r>
        <w:rPr>
          <w:i/>
          <w:iCs/>
          <w:sz w:val="24"/>
          <w:szCs w:val="24"/>
        </w:rPr>
        <w:t xml:space="preserve"> </w:t>
      </w:r>
      <w:r w:rsidRPr="003D4DD0">
        <w:rPr>
          <w:sz w:val="24"/>
          <w:szCs w:val="24"/>
        </w:rPr>
        <w:t xml:space="preserve">а также в соответствии с Указом Президента Российской Федерации от 10.03.2009 </w:t>
      </w:r>
    </w:p>
    <w:p w:rsidR="00E447F0" w:rsidRPr="003D4DD0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№ 261 «О федеральной программе «Реформирование и развитие системы государственной службы Российской Федерации (2009 - 2013 годы)».</w:t>
      </w:r>
    </w:p>
    <w:p w:rsidR="00E447F0" w:rsidRPr="003D4DD0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Реализация подпрограммы позволит обеспечить качественное преобразование муниципальной службы в администрации,</w:t>
      </w:r>
      <w:r w:rsidRPr="003D4DD0">
        <w:rPr>
          <w:i/>
          <w:iCs/>
          <w:sz w:val="24"/>
          <w:szCs w:val="24"/>
        </w:rPr>
        <w:t xml:space="preserve"> </w:t>
      </w:r>
      <w:r w:rsidRPr="003D4DD0">
        <w:rPr>
          <w:sz w:val="24"/>
          <w:szCs w:val="24"/>
        </w:rPr>
        <w:t>оптимизировать их организацию и функционирование на основе установленных законодательством Российской Федерации принципов, внедрить на муниципальной службе современные кадровые и управленческие технологии.</w:t>
      </w:r>
    </w:p>
    <w:p w:rsidR="00E447F0" w:rsidRPr="003D4DD0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Реализация программных мероприятий будет способствовать выходу муниципальной службы </w:t>
      </w:r>
      <w:r>
        <w:rPr>
          <w:sz w:val="24"/>
          <w:szCs w:val="24"/>
        </w:rPr>
        <w:t xml:space="preserve">Еремеевского </w:t>
      </w:r>
      <w:r w:rsidRPr="003D4DD0">
        <w:rPr>
          <w:sz w:val="24"/>
          <w:szCs w:val="24"/>
        </w:rPr>
        <w:t xml:space="preserve"> сельсовета на более высокий качественный уровень, что позволит сделать более эффективным механизм муниципального управления во всех сф</w:t>
      </w:r>
      <w:r>
        <w:rPr>
          <w:sz w:val="24"/>
          <w:szCs w:val="24"/>
        </w:rPr>
        <w:t>ерах деятельности администрации.</w:t>
      </w:r>
    </w:p>
    <w:p w:rsidR="00E447F0" w:rsidRPr="003D4DD0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Одним из инструментов повышения эффективности муниципального управления является подготовка кадров. Повышение уровня знаний муниципальных служащих и овладение профессиональными навыками оказывает непосредственное влияние на качество и эффективность принимаемых решений.</w:t>
      </w:r>
    </w:p>
    <w:p w:rsidR="00E447F0" w:rsidRPr="003D4DD0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На сегодняшний день в администрации сложилась определенная система обучения и повышения квалификации муниципальных служащих. Не менее важным направлением повышения квалификации муниципальных служащих является участие в целевых курсах и семинарах по конкретным темам и вопросам, относящимся к деятельности администрации и муниципальной службы.</w:t>
      </w:r>
    </w:p>
    <w:p w:rsidR="00E447F0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Реализация мероприятий подпрограммы будет способствовать формированию у муниципальных служащих необходимых профессиональных знаний, умений и навыков, позволяющих эффективно выполнять должностные обязанности, позволит создать оптимальную организационно-правовую основу развития муниц</w:t>
      </w:r>
      <w:r>
        <w:rPr>
          <w:sz w:val="24"/>
          <w:szCs w:val="24"/>
        </w:rPr>
        <w:t>ипальной службы в администрации.</w:t>
      </w:r>
    </w:p>
    <w:p w:rsidR="00E447F0" w:rsidRPr="003D4DD0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E447F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8.1</w:t>
      </w:r>
      <w:r w:rsidRPr="003D4DD0">
        <w:rPr>
          <w:b/>
          <w:bCs/>
          <w:color w:val="000000"/>
          <w:sz w:val="24"/>
          <w:szCs w:val="24"/>
        </w:rPr>
        <w:t>.2. Цели, задачи подпрограммы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</w:p>
    <w:p w:rsidR="00E447F0" w:rsidRPr="003D4DD0" w:rsidRDefault="00E447F0" w:rsidP="00375AD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3D4DD0">
        <w:rPr>
          <w:sz w:val="24"/>
          <w:szCs w:val="24"/>
        </w:rPr>
        <w:t xml:space="preserve">Цель подпрограммы - развитие муниципальной службы в </w:t>
      </w:r>
      <w:r>
        <w:rPr>
          <w:sz w:val="24"/>
          <w:szCs w:val="24"/>
        </w:rPr>
        <w:t>Еремеевском</w:t>
      </w:r>
      <w:r w:rsidRPr="003D4DD0">
        <w:rPr>
          <w:sz w:val="24"/>
          <w:szCs w:val="24"/>
        </w:rPr>
        <w:t xml:space="preserve"> сельсовете</w:t>
      </w:r>
      <w:r>
        <w:rPr>
          <w:i/>
          <w:iCs/>
          <w:sz w:val="24"/>
          <w:szCs w:val="24"/>
        </w:rPr>
        <w:t>,</w:t>
      </w:r>
      <w:r w:rsidRPr="0008784E">
        <w:rPr>
          <w:sz w:val="24"/>
          <w:szCs w:val="24"/>
        </w:rPr>
        <w:t xml:space="preserve"> </w:t>
      </w:r>
      <w:r w:rsidRPr="003D4DD0">
        <w:rPr>
          <w:sz w:val="24"/>
          <w:szCs w:val="24"/>
        </w:rPr>
        <w:t>обеспечение деятельности администрации</w:t>
      </w:r>
      <w:r>
        <w:rPr>
          <w:sz w:val="24"/>
          <w:szCs w:val="24"/>
        </w:rPr>
        <w:t xml:space="preserve">, </w:t>
      </w:r>
      <w:r w:rsidRPr="003D4DD0">
        <w:rPr>
          <w:sz w:val="24"/>
          <w:szCs w:val="24"/>
        </w:rPr>
        <w:t>укрепление материально-технической базы.</w:t>
      </w:r>
    </w:p>
    <w:p w:rsidR="00E447F0" w:rsidRDefault="00E447F0" w:rsidP="00375ADD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E447F0" w:rsidRDefault="00E447F0" w:rsidP="00375ADD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3D4DD0">
        <w:rPr>
          <w:sz w:val="24"/>
          <w:szCs w:val="24"/>
        </w:rPr>
        <w:t>Для достижения поставленной цели предполагается решение следующих основных задач:</w:t>
      </w:r>
    </w:p>
    <w:p w:rsidR="00E447F0" w:rsidRDefault="00E447F0" w:rsidP="00375ADD">
      <w:pPr>
        <w:widowControl/>
        <w:tabs>
          <w:tab w:val="left" w:pos="449"/>
        </w:tabs>
        <w:autoSpaceDE w:val="0"/>
        <w:autoSpaceDN w:val="0"/>
        <w:rPr>
          <w:sz w:val="24"/>
          <w:szCs w:val="24"/>
        </w:rPr>
      </w:pPr>
      <w:r>
        <w:rPr>
          <w:sz w:val="24"/>
          <w:szCs w:val="24"/>
        </w:rPr>
        <w:t>-</w:t>
      </w:r>
      <w:r w:rsidRPr="003D4DD0">
        <w:rPr>
          <w:sz w:val="24"/>
          <w:szCs w:val="24"/>
        </w:rPr>
        <w:t>проведение мероприятий по оплате труда</w:t>
      </w:r>
      <w:r>
        <w:rPr>
          <w:sz w:val="24"/>
          <w:szCs w:val="24"/>
        </w:rPr>
        <w:t xml:space="preserve"> работников администрации;</w:t>
      </w:r>
    </w:p>
    <w:p w:rsidR="00E447F0" w:rsidRDefault="00E447F0" w:rsidP="00375ADD">
      <w:pPr>
        <w:widowControl/>
        <w:tabs>
          <w:tab w:val="left" w:pos="449"/>
        </w:tabs>
        <w:autoSpaceDE w:val="0"/>
        <w:autoSpaceDN w:val="0"/>
        <w:rPr>
          <w:sz w:val="24"/>
          <w:szCs w:val="24"/>
        </w:rPr>
      </w:pPr>
      <w:r>
        <w:rPr>
          <w:sz w:val="24"/>
          <w:szCs w:val="24"/>
        </w:rPr>
        <w:t>-п</w:t>
      </w:r>
      <w:r w:rsidRPr="003D4DD0">
        <w:rPr>
          <w:sz w:val="24"/>
          <w:szCs w:val="24"/>
        </w:rPr>
        <w:t xml:space="preserve">роведение мероприятий по организации поставки основных средств и материалов для </w:t>
      </w:r>
      <w:r>
        <w:rPr>
          <w:sz w:val="24"/>
          <w:szCs w:val="24"/>
        </w:rPr>
        <w:t xml:space="preserve">   </w:t>
      </w:r>
      <w:r w:rsidRPr="003D4DD0">
        <w:rPr>
          <w:sz w:val="24"/>
          <w:szCs w:val="24"/>
        </w:rPr>
        <w:t>осуществления деятельности администрации</w:t>
      </w:r>
      <w:r>
        <w:rPr>
          <w:sz w:val="24"/>
          <w:szCs w:val="24"/>
        </w:rPr>
        <w:t>;</w:t>
      </w:r>
    </w:p>
    <w:p w:rsidR="00E447F0" w:rsidRDefault="00E447F0" w:rsidP="00375ADD">
      <w:pPr>
        <w:widowControl/>
        <w:tabs>
          <w:tab w:val="left" w:pos="449"/>
        </w:tabs>
        <w:autoSpaceDE w:val="0"/>
        <w:autoSpaceDN w:val="0"/>
        <w:rPr>
          <w:sz w:val="24"/>
          <w:szCs w:val="24"/>
        </w:rPr>
      </w:pPr>
      <w:r>
        <w:rPr>
          <w:sz w:val="24"/>
          <w:szCs w:val="24"/>
        </w:rPr>
        <w:t>-</w:t>
      </w:r>
      <w:r w:rsidRPr="003D4DD0">
        <w:rPr>
          <w:sz w:val="24"/>
          <w:szCs w:val="24"/>
        </w:rPr>
        <w:t>осуществление первичного воинского учета</w:t>
      </w:r>
      <w:r>
        <w:rPr>
          <w:sz w:val="24"/>
          <w:szCs w:val="24"/>
        </w:rPr>
        <w:t>;</w:t>
      </w:r>
    </w:p>
    <w:p w:rsidR="00E447F0" w:rsidRDefault="00E447F0" w:rsidP="00375ADD">
      <w:pPr>
        <w:widowControl/>
        <w:tabs>
          <w:tab w:val="left" w:pos="449"/>
        </w:tabs>
        <w:autoSpaceDE w:val="0"/>
        <w:autoSpaceDN w:val="0"/>
        <w:rPr>
          <w:sz w:val="24"/>
          <w:szCs w:val="24"/>
        </w:rPr>
      </w:pPr>
      <w:r>
        <w:rPr>
          <w:sz w:val="24"/>
          <w:szCs w:val="24"/>
        </w:rPr>
        <w:t>-осуществление государственных полномочий;</w:t>
      </w:r>
    </w:p>
    <w:p w:rsidR="00E447F0" w:rsidRDefault="00E447F0" w:rsidP="00375ADD">
      <w:pPr>
        <w:widowControl/>
        <w:tabs>
          <w:tab w:val="left" w:pos="449"/>
        </w:tabs>
        <w:autoSpaceDE w:val="0"/>
        <w:autoSpaceDN w:val="0"/>
        <w:rPr>
          <w:sz w:val="24"/>
          <w:szCs w:val="24"/>
        </w:rPr>
      </w:pPr>
      <w:r>
        <w:rPr>
          <w:sz w:val="24"/>
          <w:szCs w:val="24"/>
        </w:rPr>
        <w:t>-</w:t>
      </w:r>
      <w:r w:rsidRPr="003D4DD0">
        <w:rPr>
          <w:sz w:val="24"/>
          <w:szCs w:val="24"/>
        </w:rPr>
        <w:t xml:space="preserve"> организация оплаты коммунальных услуг</w:t>
      </w:r>
      <w:r>
        <w:rPr>
          <w:sz w:val="24"/>
          <w:szCs w:val="24"/>
        </w:rPr>
        <w:t>;</w:t>
      </w:r>
    </w:p>
    <w:p w:rsidR="00E447F0" w:rsidRDefault="00E447F0" w:rsidP="00375ADD">
      <w:pPr>
        <w:pStyle w:val="BodyText"/>
        <w:spacing w:after="0"/>
      </w:pPr>
      <w:r>
        <w:t>-</w:t>
      </w:r>
      <w:r w:rsidRPr="003D4DD0">
        <w:t xml:space="preserve"> обеспечение проведения выборов и референдумов</w:t>
      </w:r>
      <w:r>
        <w:t>;</w:t>
      </w:r>
    </w:p>
    <w:p w:rsidR="00E447F0" w:rsidRPr="00AC64D7" w:rsidRDefault="00E447F0" w:rsidP="00375ADD">
      <w:pPr>
        <w:pStyle w:val="BodyText"/>
        <w:spacing w:after="0"/>
        <w:jc w:val="both"/>
      </w:pPr>
      <w:r>
        <w:t>-повышение квалификации кадров муниципальных служащих;</w:t>
      </w:r>
    </w:p>
    <w:p w:rsidR="00E447F0" w:rsidRPr="00B93BC9" w:rsidRDefault="00E447F0" w:rsidP="00375ADD">
      <w:pPr>
        <w:pStyle w:val="BodyText"/>
        <w:spacing w:after="0"/>
        <w:jc w:val="both"/>
      </w:pPr>
      <w:r w:rsidRPr="00B93BC9">
        <w:t>-создание условий для профессионального развития и подготовки кадров в администрации;</w:t>
      </w:r>
    </w:p>
    <w:p w:rsidR="00E447F0" w:rsidRPr="00B93BC9" w:rsidRDefault="00E447F0" w:rsidP="00375ADD">
      <w:pPr>
        <w:pStyle w:val="BodyText"/>
        <w:spacing w:after="0"/>
      </w:pPr>
      <w:r w:rsidRPr="00B93BC9">
        <w:t>- проведения аттестации;</w:t>
      </w:r>
    </w:p>
    <w:p w:rsidR="00E447F0" w:rsidRPr="00B93BC9" w:rsidRDefault="00E447F0" w:rsidP="00375ADD">
      <w:pPr>
        <w:pStyle w:val="BodyText"/>
        <w:spacing w:after="0"/>
      </w:pPr>
      <w:r w:rsidRPr="00B93BC9">
        <w:t>- формирование этики поведения и культуры муниципальных служащих;</w:t>
      </w:r>
    </w:p>
    <w:p w:rsidR="00E447F0" w:rsidRDefault="00E447F0" w:rsidP="00375ADD">
      <w:pPr>
        <w:pStyle w:val="BodyText"/>
        <w:spacing w:after="0"/>
        <w:jc w:val="both"/>
      </w:pPr>
      <w:r w:rsidRPr="00B93BC9">
        <w:t>-организация и совершенствование работы по предупреждению коррупции и борьбе с коррупцией на муниципальной слу</w:t>
      </w:r>
      <w:r>
        <w:t>жбе в Еремеевском сельсовете.</w:t>
      </w:r>
      <w:r w:rsidRPr="00B93BC9">
        <w:t xml:space="preserve"> </w:t>
      </w:r>
    </w:p>
    <w:p w:rsidR="00E447F0" w:rsidRDefault="00E447F0" w:rsidP="00375ADD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.</w:t>
      </w:r>
    </w:p>
    <w:p w:rsidR="00E447F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</w:t>
      </w:r>
      <w:r w:rsidRPr="003D4DD0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>1</w:t>
      </w:r>
      <w:r w:rsidRPr="003D4DD0">
        <w:rPr>
          <w:b/>
          <w:bCs/>
          <w:color w:val="000000"/>
          <w:sz w:val="24"/>
          <w:szCs w:val="24"/>
        </w:rPr>
        <w:t>.3. Сроки реализации подпрограммы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both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 xml:space="preserve">Срок реализации подпрограммы – </w:t>
      </w:r>
      <w:r>
        <w:rPr>
          <w:sz w:val="24"/>
          <w:szCs w:val="24"/>
        </w:rPr>
        <w:t>2021-2023 годы</w:t>
      </w:r>
      <w:r w:rsidRPr="00F41459">
        <w:rPr>
          <w:color w:val="000000"/>
          <w:sz w:val="24"/>
          <w:szCs w:val="24"/>
        </w:rPr>
        <w:t xml:space="preserve"> </w:t>
      </w:r>
      <w:r w:rsidRPr="003D4DD0">
        <w:rPr>
          <w:color w:val="000000"/>
          <w:sz w:val="24"/>
          <w:szCs w:val="24"/>
        </w:rPr>
        <w:t>без разделения на этапы.</w:t>
      </w:r>
    </w:p>
    <w:p w:rsidR="00E447F0" w:rsidRDefault="00E447F0" w:rsidP="00375ADD">
      <w:pPr>
        <w:pStyle w:val="2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447F0" w:rsidRPr="003D4DD0" w:rsidRDefault="00E447F0" w:rsidP="00375ADD">
      <w:pPr>
        <w:pStyle w:val="2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3D4DD0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3D4DD0">
        <w:rPr>
          <w:rFonts w:ascii="Times New Roman" w:hAnsi="Times New Roman" w:cs="Times New Roman"/>
          <w:b/>
          <w:bCs/>
          <w:sz w:val="24"/>
          <w:szCs w:val="24"/>
        </w:rPr>
        <w:t xml:space="preserve">.4. Участие органов других организаций </w:t>
      </w:r>
    </w:p>
    <w:p w:rsidR="00E447F0" w:rsidRPr="003D4DD0" w:rsidRDefault="00E447F0" w:rsidP="00375ADD">
      <w:pPr>
        <w:pStyle w:val="2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D4DD0">
        <w:rPr>
          <w:rFonts w:ascii="Times New Roman" w:hAnsi="Times New Roman" w:cs="Times New Roman"/>
          <w:b/>
          <w:bCs/>
          <w:sz w:val="24"/>
          <w:szCs w:val="24"/>
        </w:rPr>
        <w:t>в реализации подпрограммы</w:t>
      </w:r>
    </w:p>
    <w:p w:rsidR="00E447F0" w:rsidRPr="003D4DD0" w:rsidRDefault="00E447F0" w:rsidP="00375ADD">
      <w:pPr>
        <w:pStyle w:val="20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447F0" w:rsidRPr="003D4DD0" w:rsidRDefault="00E447F0" w:rsidP="00375ADD">
      <w:pPr>
        <w:pStyle w:val="2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4DD0">
        <w:rPr>
          <w:rFonts w:ascii="Times New Roman" w:hAnsi="Times New Roman" w:cs="Times New Roman"/>
          <w:sz w:val="24"/>
          <w:szCs w:val="24"/>
        </w:rPr>
        <w:t>Другие организации в реализации подпрограммы участия не принимают.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both"/>
        <w:rPr>
          <w:i/>
          <w:iCs/>
          <w:color w:val="000000"/>
          <w:sz w:val="24"/>
          <w:szCs w:val="24"/>
        </w:rPr>
      </w:pPr>
    </w:p>
    <w:p w:rsidR="00E447F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</w:t>
      </w:r>
      <w:r w:rsidRPr="003D4DD0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>1</w:t>
      </w:r>
      <w:r w:rsidRPr="003D4DD0">
        <w:rPr>
          <w:b/>
          <w:bCs/>
          <w:color w:val="000000"/>
          <w:sz w:val="24"/>
          <w:szCs w:val="24"/>
        </w:rPr>
        <w:t>.5. Объем финансовых ресурсов, необходимых для реализации подпрограммы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both"/>
        <w:rPr>
          <w:color w:val="000000"/>
          <w:sz w:val="24"/>
          <w:szCs w:val="24"/>
        </w:rPr>
      </w:pPr>
      <w:r w:rsidRPr="003D4DD0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3D4DD0">
        <w:rPr>
          <w:color w:val="000000"/>
          <w:sz w:val="24"/>
          <w:szCs w:val="24"/>
        </w:rPr>
        <w:t xml:space="preserve">Для реализации подпрограммы необходимы средства бюджета </w:t>
      </w:r>
      <w:r>
        <w:rPr>
          <w:color w:val="000000"/>
          <w:sz w:val="24"/>
          <w:szCs w:val="24"/>
        </w:rPr>
        <w:t xml:space="preserve">Еремеевского  сельсовета </w:t>
      </w:r>
      <w:r w:rsidRPr="003D4DD0">
        <w:rPr>
          <w:color w:val="000000"/>
          <w:sz w:val="24"/>
          <w:szCs w:val="24"/>
        </w:rPr>
        <w:t xml:space="preserve"> в сумме </w:t>
      </w:r>
      <w:r>
        <w:rPr>
          <w:color w:val="000000"/>
          <w:sz w:val="24"/>
          <w:szCs w:val="24"/>
        </w:rPr>
        <w:t>5077,1</w:t>
      </w:r>
      <w:r w:rsidRPr="003D4DD0">
        <w:rPr>
          <w:color w:val="000000"/>
          <w:sz w:val="24"/>
          <w:szCs w:val="24"/>
        </w:rPr>
        <w:t xml:space="preserve"> тыс.</w:t>
      </w:r>
      <w:r>
        <w:rPr>
          <w:color w:val="000000"/>
          <w:sz w:val="24"/>
          <w:szCs w:val="24"/>
        </w:rPr>
        <w:t xml:space="preserve"> </w:t>
      </w:r>
      <w:r w:rsidRPr="003D4DD0">
        <w:rPr>
          <w:color w:val="000000"/>
          <w:sz w:val="24"/>
          <w:szCs w:val="24"/>
        </w:rPr>
        <w:t>рублей, в том числе: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в 2021</w:t>
      </w:r>
      <w:r w:rsidRPr="003D4DD0">
        <w:rPr>
          <w:color w:val="000000"/>
          <w:sz w:val="24"/>
          <w:szCs w:val="24"/>
        </w:rPr>
        <w:t xml:space="preserve"> году -  </w:t>
      </w:r>
      <w:r>
        <w:rPr>
          <w:color w:val="000000"/>
          <w:sz w:val="24"/>
          <w:szCs w:val="24"/>
        </w:rPr>
        <w:t>1862,3</w:t>
      </w:r>
      <w:r w:rsidRPr="003D4DD0">
        <w:rPr>
          <w:color w:val="000000"/>
          <w:sz w:val="24"/>
          <w:szCs w:val="24"/>
        </w:rPr>
        <w:t xml:space="preserve"> тыс.</w:t>
      </w:r>
      <w:r>
        <w:rPr>
          <w:color w:val="000000"/>
          <w:sz w:val="24"/>
          <w:szCs w:val="24"/>
        </w:rPr>
        <w:t xml:space="preserve"> </w:t>
      </w:r>
      <w:r w:rsidRPr="003D4DD0">
        <w:rPr>
          <w:color w:val="000000"/>
          <w:sz w:val="24"/>
          <w:szCs w:val="24"/>
        </w:rPr>
        <w:t>рублей.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в 2022</w:t>
      </w:r>
      <w:r w:rsidRPr="003D4DD0">
        <w:rPr>
          <w:color w:val="000000"/>
          <w:sz w:val="24"/>
          <w:szCs w:val="24"/>
        </w:rPr>
        <w:t xml:space="preserve"> году -  </w:t>
      </w:r>
      <w:r>
        <w:rPr>
          <w:color w:val="000000"/>
          <w:sz w:val="24"/>
          <w:szCs w:val="24"/>
        </w:rPr>
        <w:t>1605,1 тыс. руб</w:t>
      </w:r>
    </w:p>
    <w:p w:rsidR="00E447F0" w:rsidRDefault="00E447F0" w:rsidP="00375ADD">
      <w:pPr>
        <w:autoSpaceDE w:val="0"/>
        <w:autoSpaceDN w:val="0"/>
        <w:adjustRightInd w:val="0"/>
        <w:ind w:right="-1"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в 2023</w:t>
      </w:r>
      <w:r w:rsidRPr="003D4DD0">
        <w:rPr>
          <w:color w:val="000000"/>
          <w:sz w:val="24"/>
          <w:szCs w:val="24"/>
        </w:rPr>
        <w:t xml:space="preserve"> году -  </w:t>
      </w:r>
      <w:r>
        <w:rPr>
          <w:color w:val="000000"/>
          <w:sz w:val="24"/>
          <w:szCs w:val="24"/>
        </w:rPr>
        <w:t>1609,7 тыс. руб</w:t>
      </w:r>
    </w:p>
    <w:p w:rsidR="00E447F0" w:rsidRDefault="00E447F0" w:rsidP="00375ADD">
      <w:pPr>
        <w:autoSpaceDE w:val="0"/>
        <w:autoSpaceDN w:val="0"/>
        <w:adjustRightInd w:val="0"/>
        <w:ind w:right="-1" w:firstLine="426"/>
        <w:jc w:val="both"/>
        <w:rPr>
          <w:color w:val="000000"/>
          <w:sz w:val="24"/>
          <w:szCs w:val="24"/>
        </w:rPr>
      </w:pPr>
    </w:p>
    <w:p w:rsidR="00E447F0" w:rsidRPr="003D4DD0" w:rsidRDefault="00E447F0" w:rsidP="00E82026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</w:t>
      </w:r>
      <w:r w:rsidRPr="003D4DD0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>2</w:t>
      </w:r>
      <w:r w:rsidRPr="003D4DD0">
        <w:rPr>
          <w:b/>
          <w:bCs/>
          <w:color w:val="000000"/>
          <w:sz w:val="24"/>
          <w:szCs w:val="24"/>
        </w:rPr>
        <w:t>. Подпрограмма</w:t>
      </w:r>
    </w:p>
    <w:p w:rsidR="00E447F0" w:rsidRPr="003D4DD0" w:rsidRDefault="00E447F0" w:rsidP="00E8202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880449">
        <w:rPr>
          <w:b/>
          <w:bCs/>
          <w:sz w:val="24"/>
          <w:szCs w:val="24"/>
        </w:rPr>
        <w:t>«</w:t>
      </w:r>
      <w:r w:rsidRPr="003D4DD0">
        <w:rPr>
          <w:b/>
          <w:bCs/>
          <w:sz w:val="24"/>
          <w:szCs w:val="24"/>
        </w:rPr>
        <w:t xml:space="preserve">Комплексное развитие систем коммунальной инфраструктуры </w:t>
      </w:r>
      <w:r>
        <w:rPr>
          <w:b/>
          <w:bCs/>
          <w:sz w:val="24"/>
          <w:szCs w:val="24"/>
        </w:rPr>
        <w:t xml:space="preserve">Еремеевского  сельсовета Сосновоборского района </w:t>
      </w:r>
      <w:r w:rsidRPr="003D4DD0">
        <w:rPr>
          <w:b/>
          <w:bCs/>
          <w:sz w:val="24"/>
          <w:szCs w:val="24"/>
        </w:rPr>
        <w:t xml:space="preserve">Пензенской области на </w:t>
      </w:r>
      <w:r>
        <w:rPr>
          <w:b/>
          <w:bCs/>
          <w:sz w:val="24"/>
          <w:szCs w:val="24"/>
        </w:rPr>
        <w:t>2021-2023 годы</w:t>
      </w:r>
      <w:r w:rsidRPr="00880449">
        <w:rPr>
          <w:b/>
          <w:bCs/>
          <w:sz w:val="24"/>
          <w:szCs w:val="24"/>
        </w:rPr>
        <w:t>»</w:t>
      </w:r>
      <w:r w:rsidRPr="00880449">
        <w:rPr>
          <w:b/>
          <w:bCs/>
          <w:color w:val="000000"/>
          <w:sz w:val="24"/>
          <w:szCs w:val="24"/>
        </w:rPr>
        <w:t xml:space="preserve"> муниципальной программы </w:t>
      </w:r>
      <w:r>
        <w:rPr>
          <w:b/>
          <w:bCs/>
          <w:color w:val="000000"/>
          <w:sz w:val="24"/>
          <w:szCs w:val="24"/>
        </w:rPr>
        <w:t xml:space="preserve">Еремеевского </w:t>
      </w:r>
      <w:r w:rsidRPr="00880449">
        <w:rPr>
          <w:b/>
          <w:bCs/>
          <w:color w:val="000000"/>
          <w:sz w:val="24"/>
          <w:szCs w:val="24"/>
        </w:rPr>
        <w:t xml:space="preserve"> сельсовета Сосновоборского района</w:t>
      </w:r>
      <w:r>
        <w:rPr>
          <w:b/>
          <w:bCs/>
          <w:color w:val="000000"/>
          <w:sz w:val="24"/>
          <w:szCs w:val="24"/>
        </w:rPr>
        <w:t xml:space="preserve"> </w:t>
      </w:r>
      <w:r w:rsidRPr="00880449">
        <w:rPr>
          <w:b/>
          <w:bCs/>
          <w:color w:val="000000"/>
          <w:sz w:val="24"/>
          <w:szCs w:val="24"/>
        </w:rPr>
        <w:t>Пензенской</w:t>
      </w:r>
      <w:r w:rsidRPr="003D4DD0">
        <w:rPr>
          <w:b/>
          <w:bCs/>
          <w:color w:val="000000"/>
          <w:sz w:val="24"/>
          <w:szCs w:val="24"/>
        </w:rPr>
        <w:t xml:space="preserve"> области «Развитие муниципального управления в </w:t>
      </w:r>
      <w:r>
        <w:rPr>
          <w:b/>
          <w:bCs/>
          <w:color w:val="000000"/>
          <w:sz w:val="24"/>
          <w:szCs w:val="24"/>
        </w:rPr>
        <w:t>Еремеевском</w:t>
      </w:r>
      <w:r w:rsidRPr="003D4DD0">
        <w:rPr>
          <w:b/>
          <w:bCs/>
          <w:color w:val="000000"/>
          <w:sz w:val="24"/>
          <w:szCs w:val="24"/>
        </w:rPr>
        <w:t xml:space="preserve"> сельсовете </w:t>
      </w:r>
      <w:r>
        <w:rPr>
          <w:b/>
          <w:bCs/>
          <w:color w:val="000000"/>
          <w:sz w:val="24"/>
          <w:szCs w:val="24"/>
        </w:rPr>
        <w:t>Сосновоборского</w:t>
      </w:r>
      <w:r w:rsidRPr="003D4DD0">
        <w:rPr>
          <w:b/>
          <w:bCs/>
          <w:color w:val="000000"/>
          <w:sz w:val="24"/>
          <w:szCs w:val="24"/>
        </w:rPr>
        <w:t xml:space="preserve"> района Пензенской области на </w:t>
      </w:r>
      <w:r>
        <w:rPr>
          <w:b/>
          <w:bCs/>
          <w:color w:val="000000"/>
          <w:sz w:val="24"/>
          <w:szCs w:val="24"/>
        </w:rPr>
        <w:t>2021-2023 годы</w:t>
      </w:r>
      <w:r w:rsidRPr="003D4DD0">
        <w:rPr>
          <w:b/>
          <w:bCs/>
          <w:color w:val="000000"/>
          <w:sz w:val="24"/>
          <w:szCs w:val="24"/>
        </w:rPr>
        <w:t>»</w:t>
      </w:r>
    </w:p>
    <w:p w:rsidR="00E447F0" w:rsidRPr="003D4DD0" w:rsidRDefault="00E447F0" w:rsidP="00E82026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</w:p>
    <w:p w:rsidR="00E447F0" w:rsidRPr="003D4DD0" w:rsidRDefault="00E447F0" w:rsidP="00E8202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>ПАСПОРТ</w:t>
      </w:r>
    </w:p>
    <w:p w:rsidR="00E447F0" w:rsidRPr="003D4DD0" w:rsidRDefault="00E447F0" w:rsidP="00E82026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 xml:space="preserve">подпрограммы муниципальной программы  </w:t>
      </w:r>
      <w:r>
        <w:rPr>
          <w:color w:val="000000"/>
          <w:sz w:val="24"/>
          <w:szCs w:val="24"/>
        </w:rPr>
        <w:t xml:space="preserve">Еремеевского  сельсовета Сосновоборского района </w:t>
      </w:r>
      <w:r w:rsidRPr="003D4DD0">
        <w:rPr>
          <w:color w:val="000000"/>
          <w:sz w:val="24"/>
          <w:szCs w:val="24"/>
        </w:rPr>
        <w:t xml:space="preserve">Пензенской области «Развитие муниципального управления в </w:t>
      </w:r>
      <w:r>
        <w:rPr>
          <w:color w:val="000000"/>
          <w:sz w:val="24"/>
          <w:szCs w:val="24"/>
        </w:rPr>
        <w:t>Еремеевском</w:t>
      </w:r>
      <w:r w:rsidRPr="003D4DD0">
        <w:rPr>
          <w:color w:val="000000"/>
          <w:sz w:val="24"/>
          <w:szCs w:val="24"/>
        </w:rPr>
        <w:t xml:space="preserve"> сельсовете </w:t>
      </w:r>
      <w:r>
        <w:rPr>
          <w:color w:val="000000"/>
          <w:sz w:val="24"/>
          <w:szCs w:val="24"/>
        </w:rPr>
        <w:t>Сосновоборского</w:t>
      </w:r>
      <w:r w:rsidRPr="003D4DD0">
        <w:rPr>
          <w:color w:val="000000"/>
          <w:sz w:val="24"/>
          <w:szCs w:val="24"/>
        </w:rPr>
        <w:t xml:space="preserve"> района Пензенской области на </w:t>
      </w:r>
      <w:r>
        <w:rPr>
          <w:sz w:val="24"/>
          <w:szCs w:val="24"/>
        </w:rPr>
        <w:t>2021-2023 годы</w:t>
      </w:r>
      <w:r w:rsidRPr="003D4DD0">
        <w:rPr>
          <w:color w:val="000000"/>
          <w:sz w:val="24"/>
          <w:szCs w:val="24"/>
        </w:rPr>
        <w:t>»</w:t>
      </w:r>
    </w:p>
    <w:p w:rsidR="00E447F0" w:rsidRPr="003D4DD0" w:rsidRDefault="00E447F0" w:rsidP="00E8202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tbl>
      <w:tblPr>
        <w:tblW w:w="0" w:type="auto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83"/>
        <w:gridCol w:w="6503"/>
      </w:tblGrid>
      <w:tr w:rsidR="00E447F0" w:rsidRPr="003D4DD0">
        <w:trPr>
          <w:trHeight w:val="1112"/>
          <w:tblCellSpacing w:w="5" w:type="nil"/>
        </w:trPr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E8202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FF146F" w:rsidRDefault="00E447F0" w:rsidP="00E8202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46F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Комплексное развитие систем коммунальной инфраструктуры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Еремеевского </w:t>
            </w:r>
            <w:r w:rsidRPr="00FF146F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Сосновоборского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146F">
              <w:rPr>
                <w:rFonts w:ascii="Times New Roman" w:hAnsi="Times New Roman" w:cs="Times New Roman"/>
                <w:sz w:val="24"/>
                <w:szCs w:val="24"/>
              </w:rPr>
              <w:t xml:space="preserve">Пензенской области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2021-2023 годы</w:t>
            </w:r>
          </w:p>
        </w:tc>
      </w:tr>
      <w:tr w:rsidR="00E447F0" w:rsidRPr="003D4DD0">
        <w:trPr>
          <w:trHeight w:val="403"/>
          <w:tblCellSpacing w:w="5" w:type="nil"/>
        </w:trPr>
        <w:tc>
          <w:tcPr>
            <w:tcW w:w="35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E8202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 исполнитель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            </w:t>
            </w:r>
          </w:p>
        </w:tc>
        <w:tc>
          <w:tcPr>
            <w:tcW w:w="6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E8202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Еремеевского  сельсовета </w:t>
            </w:r>
          </w:p>
        </w:tc>
      </w:tr>
      <w:tr w:rsidR="00E447F0" w:rsidRPr="003D4DD0">
        <w:trPr>
          <w:trHeight w:val="1414"/>
          <w:tblCellSpacing w:w="5" w:type="nil"/>
        </w:trPr>
        <w:tc>
          <w:tcPr>
            <w:tcW w:w="35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E8202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подпрограммы        </w:t>
            </w:r>
          </w:p>
        </w:tc>
        <w:tc>
          <w:tcPr>
            <w:tcW w:w="6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E82026">
            <w:pPr>
              <w:pStyle w:val="ConsPlusNonformat"/>
              <w:widowControl/>
              <w:jc w:val="both"/>
              <w:rPr>
                <w:rFonts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троительство и модернизация (реконструкция) системы коммунальной инфраструктуры,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улучшение состояния окружающей среды, создание благоприятных условий для проживания населения,  повышение качества предоставляемых коммунальных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447F0" w:rsidRPr="003D4DD0">
        <w:trPr>
          <w:trHeight w:val="603"/>
          <w:tblCellSpacing w:w="5" w:type="nil"/>
        </w:trPr>
        <w:tc>
          <w:tcPr>
            <w:tcW w:w="35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E82026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Задачи подпрограммы      </w:t>
            </w:r>
          </w:p>
        </w:tc>
        <w:tc>
          <w:tcPr>
            <w:tcW w:w="6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E8202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r w:rsidRPr="00FF146F">
              <w:rPr>
                <w:rFonts w:ascii="Times New Roman" w:hAnsi="Times New Roman" w:cs="Times New Roman"/>
                <w:sz w:val="24"/>
                <w:szCs w:val="24"/>
              </w:rPr>
              <w:t xml:space="preserve">омплексное развитие систем коммунальной инфраструктуры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Еремеевского </w:t>
            </w:r>
            <w:r w:rsidRPr="00FF146F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447F0" w:rsidRPr="003D4DD0">
        <w:trPr>
          <w:trHeight w:val="403"/>
          <w:tblCellSpacing w:w="5" w:type="nil"/>
        </w:trPr>
        <w:tc>
          <w:tcPr>
            <w:tcW w:w="35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E82026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Целевые показатели    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            </w:t>
            </w:r>
          </w:p>
        </w:tc>
        <w:tc>
          <w:tcPr>
            <w:tcW w:w="6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E8202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величение подачи питьевой воды населению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47F0" w:rsidRPr="00B52033" w:rsidRDefault="00E447F0" w:rsidP="00E8202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снижение износа водопроводных  сетей, соответствие параметров качества питьевой воды установленным нормативам СанПиН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447F0" w:rsidRPr="003D4DD0">
        <w:trPr>
          <w:trHeight w:val="403"/>
          <w:tblCellSpacing w:w="5" w:type="nil"/>
        </w:trPr>
        <w:tc>
          <w:tcPr>
            <w:tcW w:w="35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E8202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Сроки и этапы реализации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            </w:t>
            </w:r>
          </w:p>
        </w:tc>
        <w:tc>
          <w:tcPr>
            <w:tcW w:w="6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E82026">
            <w:pPr>
              <w:pStyle w:val="ConsPlusCell"/>
              <w:ind w:firstLine="2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2021-2023 годы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без разделения на этапы</w:t>
            </w:r>
          </w:p>
        </w:tc>
      </w:tr>
      <w:tr w:rsidR="00E447F0" w:rsidRPr="003D4DD0">
        <w:trPr>
          <w:trHeight w:val="62"/>
          <w:tblCellSpacing w:w="5" w:type="nil"/>
        </w:trPr>
        <w:tc>
          <w:tcPr>
            <w:tcW w:w="35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E8202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Ресурсное обеспечение        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(по годам)  </w:t>
            </w:r>
          </w:p>
        </w:tc>
        <w:tc>
          <w:tcPr>
            <w:tcW w:w="6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E8202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подпрограммы</w:t>
            </w:r>
          </w:p>
          <w:p w:rsidR="00E447F0" w:rsidRDefault="00E447F0" w:rsidP="00E8202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       " </w:t>
            </w:r>
            <w:r w:rsidRPr="00FF146F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Комплексное развитие систем коммунальной инфраструктуры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Еремеевского </w:t>
            </w:r>
            <w:r w:rsidRPr="00FF146F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Сосновоборского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146F">
              <w:rPr>
                <w:rFonts w:ascii="Times New Roman" w:hAnsi="Times New Roman" w:cs="Times New Roman"/>
                <w:sz w:val="24"/>
                <w:szCs w:val="24"/>
              </w:rPr>
              <w:t xml:space="preserve">Пензенской области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2021-2023 годы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" составляет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 из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Пензенской области  0, федеральный бюджет 0,0 тыс. руб.</w:t>
            </w:r>
          </w:p>
          <w:p w:rsidR="00E447F0" w:rsidRPr="003D4DD0" w:rsidRDefault="00E447F0" w:rsidP="00E8202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2021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 тыс. руб.</w:t>
            </w:r>
          </w:p>
          <w:p w:rsidR="00E447F0" w:rsidRPr="003D4DD0" w:rsidRDefault="00E447F0" w:rsidP="00E8202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2022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году-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E447F0" w:rsidRPr="003D4DD0" w:rsidRDefault="00E447F0" w:rsidP="00E8202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2023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году-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                     </w:t>
            </w:r>
          </w:p>
        </w:tc>
      </w:tr>
    </w:tbl>
    <w:p w:rsidR="00E447F0" w:rsidRDefault="00E447F0" w:rsidP="00E82026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</w:p>
    <w:p w:rsidR="00E447F0" w:rsidRPr="003D4DD0" w:rsidRDefault="00E447F0" w:rsidP="00E82026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</w:t>
      </w:r>
      <w:r w:rsidRPr="003D4DD0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>2</w:t>
      </w:r>
      <w:r w:rsidRPr="003D4DD0">
        <w:rPr>
          <w:b/>
          <w:bCs/>
          <w:color w:val="000000"/>
          <w:sz w:val="24"/>
          <w:szCs w:val="24"/>
        </w:rPr>
        <w:t>.1. Характеристика сферы реализации подпрограммы, описание основных проблем и обоснование включения в муниципальную программу</w:t>
      </w:r>
    </w:p>
    <w:p w:rsidR="00E447F0" w:rsidRDefault="00E447F0" w:rsidP="00E82026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</w:p>
    <w:p w:rsidR="00E447F0" w:rsidRPr="003D4DD0" w:rsidRDefault="00E447F0" w:rsidP="00E82026">
      <w:pPr>
        <w:tabs>
          <w:tab w:val="left" w:pos="7380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Водоснабжение </w:t>
      </w:r>
      <w:r>
        <w:rPr>
          <w:sz w:val="24"/>
          <w:szCs w:val="24"/>
        </w:rPr>
        <w:t xml:space="preserve">Еремеевского </w:t>
      </w:r>
      <w:r w:rsidRPr="003D4DD0">
        <w:rPr>
          <w:sz w:val="24"/>
          <w:szCs w:val="24"/>
        </w:rPr>
        <w:t xml:space="preserve"> сельсовета базировано на  подземных водах.</w:t>
      </w:r>
    </w:p>
    <w:p w:rsidR="00E447F0" w:rsidRPr="003D4DD0" w:rsidRDefault="00E447F0" w:rsidP="00E82026">
      <w:pPr>
        <w:tabs>
          <w:tab w:val="left" w:pos="7380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По состоянию на 01.</w:t>
      </w:r>
      <w:r>
        <w:rPr>
          <w:sz w:val="24"/>
          <w:szCs w:val="24"/>
        </w:rPr>
        <w:t>01.2021</w:t>
      </w:r>
      <w:r w:rsidRPr="003D4DD0">
        <w:rPr>
          <w:sz w:val="24"/>
          <w:szCs w:val="24"/>
        </w:rPr>
        <w:t xml:space="preserve"> основные объекты водоснабжения </w:t>
      </w:r>
      <w:r>
        <w:rPr>
          <w:sz w:val="24"/>
          <w:szCs w:val="24"/>
        </w:rPr>
        <w:t xml:space="preserve">Еремеевского </w:t>
      </w:r>
      <w:r w:rsidRPr="003D4DD0">
        <w:rPr>
          <w:sz w:val="24"/>
          <w:szCs w:val="24"/>
        </w:rPr>
        <w:t xml:space="preserve"> сельсовета имеют следующие характеристики:</w:t>
      </w:r>
    </w:p>
    <w:p w:rsidR="00E447F0" w:rsidRPr="003D4DD0" w:rsidRDefault="00E447F0" w:rsidP="00E82026">
      <w:pPr>
        <w:tabs>
          <w:tab w:val="left" w:pos="7380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- протяженность основных водопроводных сетей составляет </w:t>
      </w:r>
      <w:r>
        <w:rPr>
          <w:sz w:val="24"/>
          <w:szCs w:val="24"/>
        </w:rPr>
        <w:t xml:space="preserve">6,0 </w:t>
      </w:r>
      <w:r w:rsidRPr="003D4DD0">
        <w:rPr>
          <w:sz w:val="24"/>
          <w:szCs w:val="24"/>
        </w:rPr>
        <w:t>км, износ от  50% и выше;</w:t>
      </w:r>
    </w:p>
    <w:p w:rsidR="00E447F0" w:rsidRDefault="00E447F0" w:rsidP="00817380">
      <w:pPr>
        <w:tabs>
          <w:tab w:val="left" w:pos="7380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- количество артезианских скважин - </w:t>
      </w:r>
      <w:r>
        <w:rPr>
          <w:sz w:val="24"/>
          <w:szCs w:val="24"/>
        </w:rPr>
        <w:t>2 ед.</w:t>
      </w:r>
    </w:p>
    <w:p w:rsidR="00E447F0" w:rsidRPr="003D4DD0" w:rsidRDefault="00E447F0" w:rsidP="00817380">
      <w:pPr>
        <w:tabs>
          <w:tab w:val="left" w:pos="7380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В течение длительного времени  системы водоснабжения развивались недостаточно, состояние основного фонда сетей и сооружений систем достигло износа 50% и более.</w:t>
      </w:r>
    </w:p>
    <w:p w:rsidR="00E447F0" w:rsidRPr="003D4DD0" w:rsidRDefault="00E447F0" w:rsidP="00E82026">
      <w:pPr>
        <w:tabs>
          <w:tab w:val="left" w:pos="7380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Коммуникации и сооружения, транспортирующие подземную воду, требуется реконструировать, перекладывать, строить новые из современных надежных материалов.</w:t>
      </w:r>
    </w:p>
    <w:p w:rsidR="00E447F0" w:rsidRPr="003D4DD0" w:rsidRDefault="00E447F0" w:rsidP="00E82026">
      <w:pPr>
        <w:pStyle w:val="BodyText"/>
        <w:ind w:firstLine="720"/>
        <w:jc w:val="both"/>
      </w:pPr>
      <w:r w:rsidRPr="003D4DD0">
        <w:t xml:space="preserve">Существующее положение в </w:t>
      </w:r>
      <w:r>
        <w:t>Еремеевском  сельсовете</w:t>
      </w:r>
      <w:r w:rsidRPr="003D4DD0">
        <w:t xml:space="preserve"> по водоотведению неудовлетворительное. Канализационная сеть и очистные сооружения отсутствуют, общественные здания и индивидуальные жилые дома  оборудованы автономными выгребными  емкостями. </w:t>
      </w:r>
    </w:p>
    <w:p w:rsidR="00E447F0" w:rsidRPr="003D4DD0" w:rsidRDefault="00E447F0" w:rsidP="00E82026">
      <w:pPr>
        <w:pStyle w:val="BodyText"/>
        <w:spacing w:after="0"/>
        <w:ind w:firstLine="720"/>
        <w:jc w:val="both"/>
      </w:pPr>
      <w:r w:rsidRPr="003D4DD0">
        <w:t xml:space="preserve">В результате выполнения подпрограммных мероприятий население </w:t>
      </w:r>
      <w:r>
        <w:t xml:space="preserve">Еремеевского </w:t>
      </w:r>
      <w:r w:rsidRPr="003D4DD0">
        <w:t xml:space="preserve"> сельсовета будет обеспечиваться для хозяйственно-питьевых целей качественной питьевой водой. В результате улучшится здоровье населения, уменьшится количество заболеваний, связанных с использованием некачественной питьевой воды. </w:t>
      </w:r>
    </w:p>
    <w:p w:rsidR="00E447F0" w:rsidRPr="00880449" w:rsidRDefault="00E447F0" w:rsidP="00E82026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Р</w:t>
      </w:r>
      <w:r w:rsidRPr="00880449">
        <w:rPr>
          <w:sz w:val="24"/>
          <w:szCs w:val="24"/>
        </w:rPr>
        <w:t>еализации национального проекта по социальному развитию села, улучшению демографической ситуации на селе, создания рабочих мест, выращивания скота и птицы, переработки сельскохозяйственной продукции, улучшения условий проживания граждан области.</w:t>
      </w:r>
      <w:r>
        <w:rPr>
          <w:sz w:val="24"/>
          <w:szCs w:val="24"/>
        </w:rPr>
        <w:t xml:space="preserve"> </w:t>
      </w:r>
    </w:p>
    <w:p w:rsidR="00E447F0" w:rsidRPr="003D4DD0" w:rsidRDefault="00E447F0" w:rsidP="00E82026">
      <w:pPr>
        <w:ind w:firstLine="709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Работа администрации направлена на повышение уровня комфортного проживания жителей </w:t>
      </w:r>
      <w:r>
        <w:rPr>
          <w:sz w:val="24"/>
          <w:szCs w:val="24"/>
        </w:rPr>
        <w:t xml:space="preserve">Еремеевского </w:t>
      </w:r>
      <w:r w:rsidRPr="003D4DD0">
        <w:rPr>
          <w:sz w:val="24"/>
          <w:szCs w:val="24"/>
        </w:rPr>
        <w:t xml:space="preserve"> сельсовета</w:t>
      </w:r>
      <w:r>
        <w:rPr>
          <w:sz w:val="24"/>
          <w:szCs w:val="24"/>
        </w:rPr>
        <w:t>.</w:t>
      </w:r>
      <w:r w:rsidRPr="003D4DD0">
        <w:rPr>
          <w:sz w:val="24"/>
          <w:szCs w:val="24"/>
        </w:rPr>
        <w:t xml:space="preserve"> Для достижения необходимых результатов, необходимо выполнение  мероприятий в области коммунального хозяйства.</w:t>
      </w:r>
    </w:p>
    <w:p w:rsidR="00E447F0" w:rsidRDefault="00E447F0" w:rsidP="00E82026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</w:p>
    <w:p w:rsidR="00E447F0" w:rsidRDefault="00E447F0" w:rsidP="00E82026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</w:t>
      </w:r>
      <w:r w:rsidRPr="003D4DD0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>2</w:t>
      </w:r>
      <w:r w:rsidRPr="003D4DD0">
        <w:rPr>
          <w:b/>
          <w:bCs/>
          <w:color w:val="000000"/>
          <w:sz w:val="24"/>
          <w:szCs w:val="24"/>
        </w:rPr>
        <w:t>.2. Цели, задачи подпрограммы</w:t>
      </w:r>
    </w:p>
    <w:p w:rsidR="00E447F0" w:rsidRPr="003D4DD0" w:rsidRDefault="00E447F0" w:rsidP="00E82026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</w:p>
    <w:p w:rsidR="00E447F0" w:rsidRDefault="00E447F0" w:rsidP="00E8202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Целью подпрограммы является: </w:t>
      </w:r>
      <w:r>
        <w:rPr>
          <w:sz w:val="24"/>
          <w:szCs w:val="24"/>
        </w:rPr>
        <w:t>с</w:t>
      </w:r>
      <w:r w:rsidRPr="003D4DD0">
        <w:rPr>
          <w:sz w:val="24"/>
          <w:szCs w:val="24"/>
        </w:rPr>
        <w:t>троительство и модернизация (реконструкция) системы коммунальной инфраструктуры,</w:t>
      </w:r>
      <w:r>
        <w:rPr>
          <w:sz w:val="24"/>
          <w:szCs w:val="24"/>
        </w:rPr>
        <w:t xml:space="preserve"> </w:t>
      </w:r>
      <w:r w:rsidRPr="003D4DD0">
        <w:rPr>
          <w:sz w:val="24"/>
          <w:szCs w:val="24"/>
        </w:rPr>
        <w:t>улучшение состояния окружающей среды, создание благоприятных условий для проживания населения,  повышение качества предоставляемых коммунальных услуг</w:t>
      </w:r>
      <w:r>
        <w:rPr>
          <w:sz w:val="24"/>
          <w:szCs w:val="24"/>
        </w:rPr>
        <w:t>.</w:t>
      </w:r>
    </w:p>
    <w:p w:rsidR="00E447F0" w:rsidRDefault="00E447F0" w:rsidP="00E82026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>Задач</w:t>
      </w:r>
      <w:r>
        <w:rPr>
          <w:color w:val="000000"/>
          <w:sz w:val="24"/>
          <w:szCs w:val="24"/>
        </w:rPr>
        <w:t>а</w:t>
      </w:r>
      <w:r w:rsidRPr="003D4DD0">
        <w:rPr>
          <w:color w:val="000000"/>
          <w:sz w:val="24"/>
          <w:szCs w:val="24"/>
        </w:rPr>
        <w:t xml:space="preserve"> подпрограммы</w:t>
      </w:r>
    </w:p>
    <w:p w:rsidR="00E447F0" w:rsidRDefault="00E447F0" w:rsidP="00E8202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D4DD0"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 w:rsidRPr="00FF146F">
        <w:rPr>
          <w:sz w:val="24"/>
          <w:szCs w:val="24"/>
        </w:rPr>
        <w:t xml:space="preserve">омплексное развитие систем коммунальной инфраструктуры </w:t>
      </w:r>
      <w:r>
        <w:rPr>
          <w:sz w:val="24"/>
          <w:szCs w:val="24"/>
        </w:rPr>
        <w:t xml:space="preserve">Еремеевского </w:t>
      </w:r>
      <w:r w:rsidRPr="00FF146F">
        <w:rPr>
          <w:sz w:val="24"/>
          <w:szCs w:val="24"/>
        </w:rPr>
        <w:t xml:space="preserve"> сельсовета</w:t>
      </w:r>
      <w:r>
        <w:rPr>
          <w:sz w:val="24"/>
          <w:szCs w:val="24"/>
        </w:rPr>
        <w:t>.</w:t>
      </w:r>
    </w:p>
    <w:p w:rsidR="00E447F0" w:rsidRDefault="00E447F0" w:rsidP="00E82026">
      <w:pPr>
        <w:autoSpaceDE w:val="0"/>
        <w:autoSpaceDN w:val="0"/>
        <w:adjustRightInd w:val="0"/>
        <w:ind w:firstLine="540"/>
        <w:jc w:val="both"/>
        <w:rPr>
          <w:b/>
          <w:bCs/>
          <w:color w:val="000000"/>
          <w:sz w:val="24"/>
          <w:szCs w:val="24"/>
        </w:rPr>
      </w:pPr>
    </w:p>
    <w:p w:rsidR="00E447F0" w:rsidRDefault="00E447F0" w:rsidP="00E82026">
      <w:pPr>
        <w:autoSpaceDE w:val="0"/>
        <w:autoSpaceDN w:val="0"/>
        <w:adjustRightInd w:val="0"/>
        <w:ind w:firstLine="54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</w:t>
      </w:r>
      <w:r w:rsidRPr="003D4DD0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>2</w:t>
      </w:r>
      <w:r w:rsidRPr="003D4DD0">
        <w:rPr>
          <w:b/>
          <w:bCs/>
          <w:color w:val="000000"/>
          <w:sz w:val="24"/>
          <w:szCs w:val="24"/>
        </w:rPr>
        <w:t>.3. Сроки реализации подпрограммы</w:t>
      </w:r>
    </w:p>
    <w:p w:rsidR="00E447F0" w:rsidRPr="003D4DD0" w:rsidRDefault="00E447F0" w:rsidP="00E82026">
      <w:pPr>
        <w:autoSpaceDE w:val="0"/>
        <w:autoSpaceDN w:val="0"/>
        <w:adjustRightInd w:val="0"/>
        <w:ind w:firstLine="540"/>
        <w:jc w:val="center"/>
        <w:rPr>
          <w:b/>
          <w:bCs/>
          <w:color w:val="000000"/>
          <w:sz w:val="24"/>
          <w:szCs w:val="24"/>
        </w:rPr>
      </w:pPr>
    </w:p>
    <w:p w:rsidR="00E447F0" w:rsidRDefault="00E447F0" w:rsidP="00E82026">
      <w:pPr>
        <w:autoSpaceDE w:val="0"/>
        <w:autoSpaceDN w:val="0"/>
        <w:adjustRightInd w:val="0"/>
        <w:ind w:right="-1" w:firstLine="426"/>
        <w:jc w:val="both"/>
        <w:rPr>
          <w:sz w:val="24"/>
          <w:szCs w:val="24"/>
        </w:rPr>
      </w:pPr>
      <w:r w:rsidRPr="003D4DD0">
        <w:rPr>
          <w:color w:val="000000"/>
          <w:sz w:val="24"/>
          <w:szCs w:val="24"/>
        </w:rPr>
        <w:t xml:space="preserve">Срок реализации подпрограммы – </w:t>
      </w:r>
      <w:r>
        <w:rPr>
          <w:sz w:val="24"/>
          <w:szCs w:val="24"/>
        </w:rPr>
        <w:t>2021-2023 годы</w:t>
      </w:r>
      <w:r>
        <w:rPr>
          <w:color w:val="000000"/>
          <w:sz w:val="24"/>
          <w:szCs w:val="24"/>
        </w:rPr>
        <w:t xml:space="preserve"> </w:t>
      </w:r>
      <w:r w:rsidRPr="003D4DD0">
        <w:rPr>
          <w:sz w:val="24"/>
          <w:szCs w:val="24"/>
        </w:rPr>
        <w:t>без разделения на этапы</w:t>
      </w:r>
      <w:r>
        <w:rPr>
          <w:sz w:val="24"/>
          <w:szCs w:val="24"/>
        </w:rPr>
        <w:t>.</w:t>
      </w:r>
    </w:p>
    <w:p w:rsidR="00E447F0" w:rsidRPr="003D4DD0" w:rsidRDefault="00E447F0" w:rsidP="00E82026">
      <w:pPr>
        <w:autoSpaceDE w:val="0"/>
        <w:autoSpaceDN w:val="0"/>
        <w:adjustRightInd w:val="0"/>
        <w:ind w:right="-1" w:firstLine="426"/>
        <w:jc w:val="both"/>
        <w:rPr>
          <w:color w:val="000000"/>
          <w:sz w:val="24"/>
          <w:szCs w:val="24"/>
        </w:rPr>
      </w:pPr>
    </w:p>
    <w:p w:rsidR="00E447F0" w:rsidRPr="003D4DD0" w:rsidRDefault="00E447F0" w:rsidP="00E82026">
      <w:pPr>
        <w:pStyle w:val="2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3D4DD0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D4DD0">
        <w:rPr>
          <w:rFonts w:ascii="Times New Roman" w:hAnsi="Times New Roman" w:cs="Times New Roman"/>
          <w:b/>
          <w:bCs/>
          <w:sz w:val="24"/>
          <w:szCs w:val="24"/>
        </w:rPr>
        <w:t xml:space="preserve">.4. Участие органов других организаций </w:t>
      </w:r>
    </w:p>
    <w:p w:rsidR="00E447F0" w:rsidRPr="003D4DD0" w:rsidRDefault="00E447F0" w:rsidP="00E82026">
      <w:pPr>
        <w:pStyle w:val="2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D4DD0">
        <w:rPr>
          <w:rFonts w:ascii="Times New Roman" w:hAnsi="Times New Roman" w:cs="Times New Roman"/>
          <w:b/>
          <w:bCs/>
          <w:sz w:val="24"/>
          <w:szCs w:val="24"/>
        </w:rPr>
        <w:t>в реализации подпрограммы</w:t>
      </w:r>
    </w:p>
    <w:p w:rsidR="00E447F0" w:rsidRPr="003D4DD0" w:rsidRDefault="00E447F0" w:rsidP="00E82026">
      <w:pPr>
        <w:pStyle w:val="20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447F0" w:rsidRPr="00817380" w:rsidRDefault="00E447F0" w:rsidP="00E82026">
      <w:pPr>
        <w:pStyle w:val="2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17380">
        <w:rPr>
          <w:rFonts w:ascii="Times New Roman" w:hAnsi="Times New Roman" w:cs="Times New Roman"/>
          <w:sz w:val="24"/>
          <w:szCs w:val="24"/>
        </w:rPr>
        <w:t>Еремеевский с</w:t>
      </w:r>
      <w:r>
        <w:rPr>
          <w:rFonts w:ascii="Times New Roman" w:hAnsi="Times New Roman" w:cs="Times New Roman"/>
          <w:sz w:val="24"/>
          <w:szCs w:val="24"/>
        </w:rPr>
        <w:t>ельсовет не уча</w:t>
      </w:r>
      <w:r w:rsidRPr="00817380">
        <w:rPr>
          <w:rFonts w:ascii="Times New Roman" w:hAnsi="Times New Roman" w:cs="Times New Roman"/>
          <w:sz w:val="24"/>
          <w:szCs w:val="24"/>
        </w:rPr>
        <w:t>ствует в реализации программных мероприятий  в рамках долгосрочной целевой программы «Устойчивое развитие сельских терр</w:t>
      </w:r>
      <w:r>
        <w:rPr>
          <w:rFonts w:ascii="Times New Roman" w:hAnsi="Times New Roman" w:cs="Times New Roman"/>
          <w:sz w:val="24"/>
          <w:szCs w:val="24"/>
        </w:rPr>
        <w:t>иторий Пензенской области на 2021-2022 гг. и на период до 2023</w:t>
      </w:r>
      <w:r w:rsidRPr="00817380">
        <w:rPr>
          <w:rFonts w:ascii="Times New Roman" w:hAnsi="Times New Roman" w:cs="Times New Roman"/>
          <w:sz w:val="24"/>
          <w:szCs w:val="24"/>
        </w:rPr>
        <w:t xml:space="preserve"> г.».</w:t>
      </w:r>
    </w:p>
    <w:p w:rsidR="00E447F0" w:rsidRPr="003D4DD0" w:rsidRDefault="00E447F0" w:rsidP="00E82026">
      <w:pPr>
        <w:autoSpaceDE w:val="0"/>
        <w:autoSpaceDN w:val="0"/>
        <w:adjustRightInd w:val="0"/>
        <w:ind w:right="-1" w:firstLine="426"/>
        <w:jc w:val="both"/>
        <w:rPr>
          <w:i/>
          <w:iCs/>
          <w:color w:val="000000"/>
          <w:sz w:val="24"/>
          <w:szCs w:val="24"/>
        </w:rPr>
      </w:pPr>
    </w:p>
    <w:p w:rsidR="00E447F0" w:rsidRPr="003D4DD0" w:rsidRDefault="00E447F0" w:rsidP="00E82026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</w:t>
      </w:r>
      <w:r w:rsidRPr="003D4DD0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>2</w:t>
      </w:r>
      <w:r w:rsidRPr="003D4DD0">
        <w:rPr>
          <w:b/>
          <w:bCs/>
          <w:color w:val="000000"/>
          <w:sz w:val="24"/>
          <w:szCs w:val="24"/>
        </w:rPr>
        <w:t>.5. Объем финансовых ресурсов, необходимых для реализации подпрограммы</w:t>
      </w:r>
    </w:p>
    <w:p w:rsidR="00E447F0" w:rsidRPr="003D4DD0" w:rsidRDefault="00E447F0" w:rsidP="00E82026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</w:p>
    <w:p w:rsidR="00E447F0" w:rsidRPr="00AA527F" w:rsidRDefault="00E447F0" w:rsidP="00E8202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D4DD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3D4DD0">
        <w:rPr>
          <w:rFonts w:ascii="Times New Roman" w:hAnsi="Times New Roman" w:cs="Times New Roman"/>
          <w:color w:val="000000"/>
          <w:sz w:val="24"/>
          <w:szCs w:val="24"/>
        </w:rPr>
        <w:t>Для реализации подпрограммы «</w:t>
      </w:r>
      <w:r w:rsidRPr="00FF146F">
        <w:rPr>
          <w:rFonts w:ascii="Times New Roman" w:hAnsi="Times New Roman" w:cs="Times New Roman"/>
          <w:sz w:val="24"/>
          <w:szCs w:val="24"/>
        </w:rPr>
        <w:t xml:space="preserve">Комплексное развитие систем коммунальной инфраструктуры </w:t>
      </w:r>
      <w:r>
        <w:rPr>
          <w:rFonts w:ascii="Times New Roman" w:hAnsi="Times New Roman" w:cs="Times New Roman"/>
          <w:sz w:val="24"/>
          <w:szCs w:val="24"/>
        </w:rPr>
        <w:t xml:space="preserve">Еремеевского </w:t>
      </w:r>
      <w:r w:rsidRPr="00FF146F">
        <w:rPr>
          <w:rFonts w:ascii="Times New Roman" w:hAnsi="Times New Roman" w:cs="Times New Roman"/>
          <w:sz w:val="24"/>
          <w:szCs w:val="24"/>
        </w:rPr>
        <w:t xml:space="preserve"> сельсовета Сосновоборского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146F">
        <w:rPr>
          <w:rFonts w:ascii="Times New Roman" w:hAnsi="Times New Roman" w:cs="Times New Roman"/>
          <w:sz w:val="24"/>
          <w:szCs w:val="24"/>
        </w:rPr>
        <w:t xml:space="preserve">Пензенской области на </w:t>
      </w:r>
      <w:r>
        <w:rPr>
          <w:rFonts w:ascii="Times New Roman" w:hAnsi="Times New Roman" w:cs="Times New Roman"/>
          <w:sz w:val="24"/>
          <w:szCs w:val="24"/>
        </w:rPr>
        <w:t>2021-2023 годы</w:t>
      </w:r>
      <w:r w:rsidRPr="003D4DD0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Pr="00AA527F">
        <w:rPr>
          <w:rFonts w:ascii="Times New Roman" w:hAnsi="Times New Roman" w:cs="Times New Roman"/>
          <w:sz w:val="24"/>
          <w:szCs w:val="24"/>
        </w:rPr>
        <w:t xml:space="preserve">необходимы средства бюджета </w:t>
      </w:r>
      <w:r>
        <w:rPr>
          <w:rFonts w:ascii="Times New Roman" w:hAnsi="Times New Roman" w:cs="Times New Roman"/>
          <w:sz w:val="24"/>
          <w:szCs w:val="24"/>
        </w:rPr>
        <w:t xml:space="preserve">Еремеевского </w:t>
      </w:r>
      <w:r w:rsidRPr="00AA527F">
        <w:rPr>
          <w:rFonts w:ascii="Times New Roman" w:hAnsi="Times New Roman" w:cs="Times New Roman"/>
          <w:sz w:val="24"/>
          <w:szCs w:val="24"/>
        </w:rPr>
        <w:t xml:space="preserve"> сельсовета, средства бюджета Пензенской области</w:t>
      </w:r>
      <w:r>
        <w:rPr>
          <w:rFonts w:ascii="Times New Roman" w:hAnsi="Times New Roman" w:cs="Times New Roman"/>
          <w:sz w:val="24"/>
          <w:szCs w:val="24"/>
        </w:rPr>
        <w:t>, средства федерального бюджета.</w:t>
      </w:r>
    </w:p>
    <w:p w:rsidR="00E447F0" w:rsidRPr="00AA527F" w:rsidRDefault="00E447F0" w:rsidP="00E8202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A527F">
        <w:rPr>
          <w:rFonts w:ascii="Times New Roman" w:hAnsi="Times New Roman" w:cs="Times New Roman"/>
          <w:sz w:val="24"/>
          <w:szCs w:val="24"/>
        </w:rPr>
        <w:t xml:space="preserve">Общий объем финансирования подпрограммы составляет </w:t>
      </w:r>
      <w:r>
        <w:rPr>
          <w:rFonts w:ascii="Times New Roman" w:hAnsi="Times New Roman" w:cs="Times New Roman"/>
          <w:sz w:val="24"/>
          <w:szCs w:val="24"/>
        </w:rPr>
        <w:t>0,0</w:t>
      </w:r>
      <w:r w:rsidRPr="00AA527F">
        <w:rPr>
          <w:rFonts w:ascii="Times New Roman" w:hAnsi="Times New Roman" w:cs="Times New Roman"/>
          <w:sz w:val="24"/>
          <w:szCs w:val="24"/>
        </w:rPr>
        <w:t xml:space="preserve"> тыс. руб., в том числе из бюджета Пензенской области </w:t>
      </w:r>
      <w:r>
        <w:rPr>
          <w:rFonts w:ascii="Times New Roman" w:hAnsi="Times New Roman" w:cs="Times New Roman"/>
          <w:sz w:val="24"/>
          <w:szCs w:val="24"/>
        </w:rPr>
        <w:t>0,0</w:t>
      </w:r>
      <w:r w:rsidRPr="00AA527F">
        <w:rPr>
          <w:rFonts w:ascii="Times New Roman" w:hAnsi="Times New Roman" w:cs="Times New Roman"/>
          <w:sz w:val="24"/>
          <w:szCs w:val="24"/>
        </w:rPr>
        <w:t xml:space="preserve"> тыс.руб:</w:t>
      </w:r>
    </w:p>
    <w:p w:rsidR="00E447F0" w:rsidRPr="003D4DD0" w:rsidRDefault="00E447F0" w:rsidP="00E8202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2021</w:t>
      </w:r>
      <w:r w:rsidRPr="003D4DD0">
        <w:rPr>
          <w:rFonts w:ascii="Times New Roman" w:hAnsi="Times New Roman" w:cs="Times New Roman"/>
          <w:sz w:val="24"/>
          <w:szCs w:val="24"/>
        </w:rPr>
        <w:t xml:space="preserve"> году – </w:t>
      </w:r>
      <w:r>
        <w:rPr>
          <w:rFonts w:ascii="Times New Roman" w:hAnsi="Times New Roman" w:cs="Times New Roman"/>
          <w:sz w:val="24"/>
          <w:szCs w:val="24"/>
        </w:rPr>
        <w:t>0,0</w:t>
      </w:r>
    </w:p>
    <w:p w:rsidR="00E447F0" w:rsidRPr="003D4DD0" w:rsidRDefault="00E447F0" w:rsidP="00E8202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2022</w:t>
      </w:r>
      <w:r w:rsidRPr="003D4DD0">
        <w:rPr>
          <w:rFonts w:ascii="Times New Roman" w:hAnsi="Times New Roman" w:cs="Times New Roman"/>
          <w:sz w:val="24"/>
          <w:szCs w:val="24"/>
        </w:rPr>
        <w:t xml:space="preserve"> году- 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447F0" w:rsidRDefault="00E447F0" w:rsidP="00E8202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2023</w:t>
      </w:r>
      <w:r w:rsidRPr="003D4DD0">
        <w:rPr>
          <w:rFonts w:ascii="Times New Roman" w:hAnsi="Times New Roman" w:cs="Times New Roman"/>
          <w:sz w:val="24"/>
          <w:szCs w:val="24"/>
        </w:rPr>
        <w:t xml:space="preserve"> году- 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447F0" w:rsidRPr="001E06F4" w:rsidRDefault="00E447F0" w:rsidP="00E82026">
      <w:pPr>
        <w:widowControl/>
        <w:spacing w:after="200" w:line="276" w:lineRule="auto"/>
        <w:rPr>
          <w:sz w:val="24"/>
          <w:szCs w:val="24"/>
          <w:lang w:eastAsia="en-US"/>
        </w:rPr>
      </w:pPr>
      <w:r w:rsidRPr="001E06F4">
        <w:rPr>
          <w:sz w:val="24"/>
          <w:szCs w:val="24"/>
          <w:lang w:eastAsia="en-US"/>
        </w:rPr>
        <w:t xml:space="preserve">и </w:t>
      </w:r>
      <w:r>
        <w:rPr>
          <w:sz w:val="24"/>
          <w:szCs w:val="24"/>
          <w:lang w:eastAsia="en-US"/>
        </w:rPr>
        <w:t>средства федерального бюджета  0 тыс.руб.</w:t>
      </w:r>
      <w:r w:rsidRPr="001E06F4">
        <w:rPr>
          <w:sz w:val="24"/>
          <w:szCs w:val="24"/>
          <w:lang w:eastAsia="en-US"/>
        </w:rPr>
        <w:t>: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both"/>
        <w:rPr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</w:t>
      </w:r>
      <w:r w:rsidRPr="003D4DD0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>3</w:t>
      </w:r>
      <w:r w:rsidRPr="003D4DD0">
        <w:rPr>
          <w:b/>
          <w:bCs/>
          <w:color w:val="000000"/>
          <w:sz w:val="24"/>
          <w:szCs w:val="24"/>
        </w:rPr>
        <w:t>. Подпрограмма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  <w:r w:rsidRPr="003D4DD0">
        <w:rPr>
          <w:b/>
          <w:bCs/>
          <w:sz w:val="24"/>
          <w:szCs w:val="24"/>
        </w:rPr>
        <w:t>«</w:t>
      </w:r>
      <w:r w:rsidRPr="003D4DD0">
        <w:rPr>
          <w:b/>
          <w:bCs/>
          <w:color w:val="000000"/>
          <w:sz w:val="24"/>
          <w:szCs w:val="24"/>
        </w:rPr>
        <w:t xml:space="preserve">Энергосбережение и повышение энергетической эффективности на территории </w:t>
      </w:r>
      <w:r>
        <w:rPr>
          <w:b/>
          <w:bCs/>
          <w:color w:val="000000"/>
          <w:sz w:val="24"/>
          <w:szCs w:val="24"/>
        </w:rPr>
        <w:t xml:space="preserve">Еремеевского </w:t>
      </w:r>
      <w:r w:rsidRPr="003D4DD0">
        <w:rPr>
          <w:b/>
          <w:bCs/>
          <w:color w:val="000000"/>
          <w:sz w:val="24"/>
          <w:szCs w:val="24"/>
        </w:rPr>
        <w:t xml:space="preserve">   сельсовета </w:t>
      </w:r>
      <w:r>
        <w:rPr>
          <w:b/>
          <w:bCs/>
          <w:color w:val="000000"/>
          <w:sz w:val="24"/>
          <w:szCs w:val="24"/>
        </w:rPr>
        <w:t>Сосновоборского</w:t>
      </w:r>
      <w:r w:rsidRPr="003D4DD0">
        <w:rPr>
          <w:b/>
          <w:bCs/>
          <w:color w:val="000000"/>
          <w:sz w:val="24"/>
          <w:szCs w:val="24"/>
        </w:rPr>
        <w:t xml:space="preserve"> района Пензенской области  на период 201</w:t>
      </w:r>
      <w:r>
        <w:rPr>
          <w:b/>
          <w:bCs/>
          <w:color w:val="000000"/>
          <w:sz w:val="24"/>
          <w:szCs w:val="24"/>
        </w:rPr>
        <w:t>9- 2021</w:t>
      </w:r>
      <w:r w:rsidRPr="003D4DD0">
        <w:rPr>
          <w:b/>
          <w:bCs/>
          <w:color w:val="000000"/>
          <w:sz w:val="24"/>
          <w:szCs w:val="24"/>
        </w:rPr>
        <w:t xml:space="preserve"> годы» муниципальной программы </w:t>
      </w:r>
      <w:r>
        <w:rPr>
          <w:b/>
          <w:bCs/>
          <w:color w:val="000000"/>
          <w:sz w:val="24"/>
          <w:szCs w:val="24"/>
        </w:rPr>
        <w:t xml:space="preserve">Еремеевского  сельсовета Сосновоборского района </w:t>
      </w:r>
      <w:r w:rsidRPr="003D4DD0">
        <w:rPr>
          <w:b/>
          <w:bCs/>
          <w:color w:val="000000"/>
          <w:sz w:val="24"/>
          <w:szCs w:val="24"/>
        </w:rPr>
        <w:t xml:space="preserve">Пензенской области «Развитие муниципального управления в </w:t>
      </w:r>
      <w:r>
        <w:rPr>
          <w:b/>
          <w:bCs/>
          <w:color w:val="000000"/>
          <w:sz w:val="24"/>
          <w:szCs w:val="24"/>
        </w:rPr>
        <w:t>Еремеевском</w:t>
      </w:r>
      <w:r w:rsidRPr="003D4DD0">
        <w:rPr>
          <w:b/>
          <w:bCs/>
          <w:color w:val="000000"/>
          <w:sz w:val="24"/>
          <w:szCs w:val="24"/>
        </w:rPr>
        <w:t xml:space="preserve"> сельсовете </w:t>
      </w:r>
      <w:r>
        <w:rPr>
          <w:b/>
          <w:bCs/>
          <w:color w:val="000000"/>
          <w:sz w:val="24"/>
          <w:szCs w:val="24"/>
        </w:rPr>
        <w:t>Сосновоборского</w:t>
      </w:r>
      <w:r w:rsidRPr="003D4DD0">
        <w:rPr>
          <w:b/>
          <w:bCs/>
          <w:color w:val="000000"/>
          <w:sz w:val="24"/>
          <w:szCs w:val="24"/>
        </w:rPr>
        <w:t xml:space="preserve"> района Пензенской области на </w:t>
      </w:r>
      <w:r>
        <w:rPr>
          <w:b/>
          <w:bCs/>
          <w:color w:val="000000"/>
          <w:sz w:val="24"/>
          <w:szCs w:val="24"/>
        </w:rPr>
        <w:t>2021-2023 годы</w:t>
      </w:r>
      <w:r w:rsidRPr="003D4DD0">
        <w:rPr>
          <w:b/>
          <w:bCs/>
          <w:color w:val="000000"/>
          <w:sz w:val="24"/>
          <w:szCs w:val="24"/>
        </w:rPr>
        <w:t>»</w:t>
      </w:r>
    </w:p>
    <w:p w:rsidR="00E447F0" w:rsidRPr="003D4DD0" w:rsidRDefault="00E447F0" w:rsidP="00375ADD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>ПАСПОРТ</w:t>
      </w:r>
    </w:p>
    <w:p w:rsidR="00E447F0" w:rsidRPr="003D4DD0" w:rsidRDefault="00E447F0" w:rsidP="00375ADD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 xml:space="preserve">подпрограммы муниципальной программы  </w:t>
      </w:r>
      <w:r>
        <w:rPr>
          <w:color w:val="000000"/>
          <w:sz w:val="24"/>
          <w:szCs w:val="24"/>
        </w:rPr>
        <w:t xml:space="preserve">Еремеевского  сельсовета Сосновоборского района </w:t>
      </w:r>
      <w:r w:rsidRPr="003D4DD0">
        <w:rPr>
          <w:color w:val="000000"/>
          <w:sz w:val="24"/>
          <w:szCs w:val="24"/>
        </w:rPr>
        <w:t>Пензенской области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 xml:space="preserve"> «Развитие муниципального управления в </w:t>
      </w:r>
      <w:r>
        <w:rPr>
          <w:color w:val="000000"/>
          <w:sz w:val="24"/>
          <w:szCs w:val="24"/>
        </w:rPr>
        <w:t>Еремеевском</w:t>
      </w:r>
      <w:r w:rsidRPr="003D4DD0">
        <w:rPr>
          <w:color w:val="000000"/>
          <w:sz w:val="24"/>
          <w:szCs w:val="24"/>
        </w:rPr>
        <w:t xml:space="preserve"> сельсовете </w:t>
      </w:r>
      <w:r>
        <w:rPr>
          <w:color w:val="000000"/>
          <w:sz w:val="24"/>
          <w:szCs w:val="24"/>
        </w:rPr>
        <w:t>Сосновоборского</w:t>
      </w:r>
      <w:r w:rsidRPr="003D4DD0">
        <w:rPr>
          <w:color w:val="000000"/>
          <w:sz w:val="24"/>
          <w:szCs w:val="24"/>
        </w:rPr>
        <w:t xml:space="preserve"> района Пензенской области на </w:t>
      </w:r>
      <w:r>
        <w:rPr>
          <w:sz w:val="24"/>
          <w:szCs w:val="24"/>
        </w:rPr>
        <w:t>2021-2023 годы</w:t>
      </w:r>
      <w:r w:rsidRPr="003D4DD0">
        <w:rPr>
          <w:color w:val="000000"/>
          <w:sz w:val="24"/>
          <w:szCs w:val="24"/>
        </w:rPr>
        <w:t>»</w:t>
      </w:r>
    </w:p>
    <w:p w:rsidR="00E447F0" w:rsidRPr="003D4DD0" w:rsidRDefault="00E447F0" w:rsidP="00375ADD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tbl>
      <w:tblPr>
        <w:tblW w:w="0" w:type="auto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159"/>
        <w:gridCol w:w="6906"/>
      </w:tblGrid>
      <w:tr w:rsidR="00E447F0" w:rsidRPr="003D4DD0">
        <w:trPr>
          <w:tblCellSpacing w:w="5" w:type="nil"/>
        </w:trPr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5B77B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Энергосбережение и повышение энергетической эффективности на территории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Еремеевского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Сосновоборского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Пензенской области  на период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2021-2023 годы</w:t>
            </w:r>
          </w:p>
        </w:tc>
      </w:tr>
      <w:tr w:rsidR="00E447F0" w:rsidRPr="003D4DD0">
        <w:trPr>
          <w:trHeight w:val="400"/>
          <w:tblCellSpacing w:w="5" w:type="nil"/>
        </w:trPr>
        <w:tc>
          <w:tcPr>
            <w:tcW w:w="3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 исполнитель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            </w:t>
            </w:r>
          </w:p>
        </w:tc>
        <w:tc>
          <w:tcPr>
            <w:tcW w:w="6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Еремеевского  сельсовета </w:t>
            </w:r>
          </w:p>
        </w:tc>
      </w:tr>
      <w:tr w:rsidR="00E447F0" w:rsidRPr="003D4DD0">
        <w:trPr>
          <w:tblCellSpacing w:w="5" w:type="nil"/>
        </w:trPr>
        <w:tc>
          <w:tcPr>
            <w:tcW w:w="3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подпрограммы        </w:t>
            </w:r>
          </w:p>
        </w:tc>
        <w:tc>
          <w:tcPr>
            <w:tcW w:w="6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C51648" w:rsidRDefault="00E447F0" w:rsidP="00090082">
            <w:pPr>
              <w:pStyle w:val="BodyText"/>
              <w:spacing w:after="0"/>
              <w:ind w:left="27"/>
              <w:jc w:val="both"/>
              <w:rPr>
                <w:color w:val="000000"/>
              </w:rPr>
            </w:pPr>
            <w:r w:rsidRPr="001F694D">
              <w:t>Переход на энергосберегающий путь развития на основе обеспечения рационального использования энергетических ресурсов при их потреблении.</w:t>
            </w:r>
          </w:p>
        </w:tc>
      </w:tr>
      <w:tr w:rsidR="00E447F0" w:rsidRPr="003D4DD0">
        <w:trPr>
          <w:tblCellSpacing w:w="5" w:type="nil"/>
        </w:trPr>
        <w:tc>
          <w:tcPr>
            <w:tcW w:w="3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Задачи подпрограммы      </w:t>
            </w:r>
          </w:p>
        </w:tc>
        <w:tc>
          <w:tcPr>
            <w:tcW w:w="6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C51648" w:rsidRDefault="00E447F0" w:rsidP="00090082">
            <w:pPr>
              <w:pStyle w:val="BodyText"/>
              <w:spacing w:after="0"/>
            </w:pPr>
            <w:r w:rsidRPr="001F694D">
              <w:t>- осуществление расчетов за потребленные энергетические ресурсы с использованием приборов учета, автоматизация в сфере контроля и учета расхода энергетических ресурсов;</w:t>
            </w:r>
          </w:p>
          <w:p w:rsidR="00E447F0" w:rsidRPr="00C51648" w:rsidRDefault="00E447F0" w:rsidP="00090082">
            <w:pPr>
              <w:pStyle w:val="BodyText"/>
              <w:spacing w:after="0"/>
              <w:ind w:left="27"/>
            </w:pPr>
            <w:r w:rsidRPr="001F694D">
              <w:t>- внедрение энергосберегающих технологий и энергоэффективного оборудования в организациях с муниципальным участием, жилищно-коммунальном хозяйстве, в наружном освещении.</w:t>
            </w:r>
          </w:p>
        </w:tc>
      </w:tr>
      <w:tr w:rsidR="00E447F0" w:rsidRPr="003D4DD0">
        <w:trPr>
          <w:trHeight w:val="400"/>
          <w:tblCellSpacing w:w="5" w:type="nil"/>
        </w:trPr>
        <w:tc>
          <w:tcPr>
            <w:tcW w:w="3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Целевые показатели    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            </w:t>
            </w:r>
          </w:p>
        </w:tc>
        <w:tc>
          <w:tcPr>
            <w:tcW w:w="6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C51648" w:rsidRDefault="00E447F0" w:rsidP="00090082">
            <w:pPr>
              <w:pStyle w:val="BodyText"/>
              <w:spacing w:after="0"/>
              <w:ind w:left="27" w:hanging="27"/>
              <w:jc w:val="both"/>
            </w:pPr>
            <w:r w:rsidRPr="001F694D">
              <w:rPr>
                <w:b/>
                <w:bCs/>
                <w:color w:val="000000"/>
                <w:spacing w:val="-2"/>
              </w:rPr>
              <w:tab/>
            </w:r>
            <w:r w:rsidRPr="001F694D">
              <w:t>-увеличение доли учреждений бюджетной сферы Еремеевского  сельсовета, организаций с участием  муниципального образования прошедших обязательные энергетические обследования и энергетическую паспортизацию.</w:t>
            </w:r>
          </w:p>
        </w:tc>
      </w:tr>
      <w:tr w:rsidR="00E447F0" w:rsidRPr="003D4DD0">
        <w:trPr>
          <w:trHeight w:val="400"/>
          <w:tblCellSpacing w:w="5" w:type="nil"/>
        </w:trPr>
        <w:tc>
          <w:tcPr>
            <w:tcW w:w="3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Сроки и этапы реализации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            </w:t>
            </w:r>
          </w:p>
        </w:tc>
        <w:tc>
          <w:tcPr>
            <w:tcW w:w="6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B5744E">
            <w:pPr>
              <w:pStyle w:val="ConsPlusCell"/>
              <w:ind w:firstLine="2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2021-2023 годы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без разделения на этапы</w:t>
            </w:r>
          </w:p>
        </w:tc>
      </w:tr>
      <w:tr w:rsidR="00E447F0" w:rsidRPr="003D4DD0">
        <w:trPr>
          <w:trHeight w:val="600"/>
          <w:tblCellSpacing w:w="5" w:type="nil"/>
        </w:trPr>
        <w:tc>
          <w:tcPr>
            <w:tcW w:w="3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Ресурсное обеспечение        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(по годам)  </w:t>
            </w:r>
          </w:p>
        </w:tc>
        <w:tc>
          <w:tcPr>
            <w:tcW w:w="6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Default"/>
              <w:jc w:val="both"/>
            </w:pPr>
            <w:r w:rsidRPr="003D4DD0">
              <w:t xml:space="preserve">Для реализации подпрограммы необходимо </w:t>
            </w:r>
            <w:r>
              <w:t>0,0</w:t>
            </w:r>
            <w:r w:rsidRPr="003D4DD0">
              <w:t xml:space="preserve"> тыс. рублей, в том числе из бюджета </w:t>
            </w:r>
            <w:r>
              <w:t xml:space="preserve">Еремеевского </w:t>
            </w:r>
            <w:r w:rsidRPr="003D4DD0">
              <w:t xml:space="preserve"> сельсовета: </w:t>
            </w:r>
          </w:p>
          <w:p w:rsidR="00E447F0" w:rsidRPr="003D4DD0" w:rsidRDefault="00E447F0" w:rsidP="00090082">
            <w:pPr>
              <w:pStyle w:val="Default"/>
              <w:jc w:val="both"/>
            </w:pPr>
            <w:r>
              <w:t>2021</w:t>
            </w:r>
            <w:r w:rsidRPr="003D4DD0">
              <w:t xml:space="preserve"> год – </w:t>
            </w:r>
            <w:r>
              <w:t>0,0</w:t>
            </w:r>
            <w:r w:rsidRPr="003D4DD0">
              <w:t xml:space="preserve"> тыс. руб.</w:t>
            </w:r>
          </w:p>
          <w:p w:rsidR="00E447F0" w:rsidRPr="003D4DD0" w:rsidRDefault="00E447F0" w:rsidP="00090082">
            <w:pPr>
              <w:pStyle w:val="Default"/>
              <w:jc w:val="both"/>
            </w:pPr>
            <w:r>
              <w:t>2022</w:t>
            </w:r>
            <w:r w:rsidRPr="003D4DD0">
              <w:t xml:space="preserve"> год – </w:t>
            </w:r>
            <w:r>
              <w:t>0,0</w:t>
            </w:r>
            <w:r w:rsidRPr="003D4DD0">
              <w:t xml:space="preserve"> тыс. руб.</w:t>
            </w:r>
          </w:p>
          <w:p w:rsidR="00E447F0" w:rsidRPr="003D4DD0" w:rsidRDefault="00E447F0" w:rsidP="00090082">
            <w:pPr>
              <w:pStyle w:val="Default"/>
              <w:jc w:val="both"/>
            </w:pPr>
            <w:r>
              <w:t>2023</w:t>
            </w:r>
            <w:r w:rsidRPr="003D4DD0">
              <w:t xml:space="preserve"> год -</w:t>
            </w:r>
            <w:r>
              <w:t xml:space="preserve">0,0 </w:t>
            </w:r>
            <w:r w:rsidRPr="003D4DD0">
              <w:t>тыс. руб.</w:t>
            </w:r>
          </w:p>
        </w:tc>
      </w:tr>
    </w:tbl>
    <w:p w:rsidR="00E447F0" w:rsidRPr="003D4DD0" w:rsidRDefault="00E447F0" w:rsidP="00375ADD">
      <w:pPr>
        <w:autoSpaceDE w:val="0"/>
        <w:autoSpaceDN w:val="0"/>
        <w:adjustRightInd w:val="0"/>
        <w:ind w:right="-1"/>
        <w:rPr>
          <w:b/>
          <w:bCs/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</w:t>
      </w:r>
      <w:r w:rsidRPr="003D4DD0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>3</w:t>
      </w:r>
      <w:r w:rsidRPr="003D4DD0">
        <w:rPr>
          <w:b/>
          <w:bCs/>
          <w:color w:val="000000"/>
          <w:sz w:val="24"/>
          <w:szCs w:val="24"/>
        </w:rPr>
        <w:t>.1. Характеристика сферы реализации подпрограммы, описание основных проблем и обоснование включения в муниципальную программу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</w:p>
    <w:p w:rsidR="00E447F0" w:rsidRPr="003D4DD0" w:rsidRDefault="00E447F0" w:rsidP="00375ADD">
      <w:pPr>
        <w:pStyle w:val="Heading1"/>
        <w:widowControl/>
        <w:spacing w:before="0"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1" w:name="_Toc265758954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 w:rsidRPr="003D4DD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Содержание проблем (задач), анализ причин их возникновения, обоснование их связи с приоритетами социально-экономического развития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Еремеевского  сельсовета</w:t>
      </w:r>
      <w:r w:rsidRPr="003D4DD0">
        <w:rPr>
          <w:rFonts w:ascii="Times New Roman" w:hAnsi="Times New Roman" w:cs="Times New Roman"/>
          <w:b w:val="0"/>
          <w:bCs w:val="0"/>
          <w:sz w:val="24"/>
          <w:szCs w:val="24"/>
        </w:rPr>
        <w:t>, обоснование необходимости решения проблем программно-целевыми методами и анализ различных вариантов этого решения</w:t>
      </w:r>
      <w:bookmarkEnd w:id="1"/>
      <w:r w:rsidRPr="003D4DD0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:rsidR="00E447F0" w:rsidRPr="003D4DD0" w:rsidRDefault="00E447F0" w:rsidP="00375AD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3D4DD0">
        <w:rPr>
          <w:sz w:val="24"/>
          <w:szCs w:val="24"/>
        </w:rPr>
        <w:t>Разработка подпрограммы осуществляется на основании следующих нормативных правовых актов:</w:t>
      </w:r>
    </w:p>
    <w:p w:rsidR="00E447F0" w:rsidRPr="003D4DD0" w:rsidRDefault="00E447F0" w:rsidP="00375ADD">
      <w:pPr>
        <w:ind w:firstLine="709"/>
        <w:jc w:val="both"/>
        <w:rPr>
          <w:sz w:val="24"/>
          <w:szCs w:val="24"/>
        </w:rPr>
      </w:pPr>
      <w:r w:rsidRPr="003D4DD0">
        <w:rPr>
          <w:sz w:val="24"/>
          <w:szCs w:val="24"/>
        </w:rPr>
        <w:tab/>
        <w:t>Федеральный закон от 23.11.2009 N 261-ФЗ «Об энергосбережении и повышении энергетической эффективности и о внесении изменений в отдельные законодательные акты РФ»;</w:t>
      </w:r>
    </w:p>
    <w:p w:rsidR="00E447F0" w:rsidRPr="003D4DD0" w:rsidRDefault="00E447F0" w:rsidP="00375ADD">
      <w:pPr>
        <w:ind w:firstLine="709"/>
        <w:jc w:val="both"/>
        <w:rPr>
          <w:sz w:val="24"/>
          <w:szCs w:val="24"/>
        </w:rPr>
      </w:pPr>
      <w:r w:rsidRPr="003D4DD0">
        <w:rPr>
          <w:sz w:val="24"/>
          <w:szCs w:val="24"/>
        </w:rPr>
        <w:tab/>
        <w:t>Указ Президента Российской Федерации от 04.06.2008 N889 «О некоторых мерах по повышению энергетической и экологической эффективности Российской экономики»;</w:t>
      </w:r>
    </w:p>
    <w:p w:rsidR="00E447F0" w:rsidRPr="003D4DD0" w:rsidRDefault="00E447F0" w:rsidP="00375ADD">
      <w:pPr>
        <w:ind w:firstLine="709"/>
        <w:jc w:val="both"/>
        <w:rPr>
          <w:sz w:val="24"/>
          <w:szCs w:val="24"/>
        </w:rPr>
      </w:pPr>
      <w:r w:rsidRPr="003D4DD0">
        <w:rPr>
          <w:sz w:val="24"/>
          <w:szCs w:val="24"/>
        </w:rPr>
        <w:tab/>
        <w:t>Распоряжение Правительства Российской Федерации от 01.12.2009 N 1830-р «Об утверждении плана мероприятий по энергосбережению и повышению энергетической эффективности в Российской Федерации, направленных на реализацию Федерального закона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</w:r>
    </w:p>
    <w:p w:rsidR="00E447F0" w:rsidRPr="003D4DD0" w:rsidRDefault="00E447F0" w:rsidP="00375ADD">
      <w:pPr>
        <w:ind w:firstLine="709"/>
        <w:jc w:val="both"/>
        <w:rPr>
          <w:sz w:val="24"/>
          <w:szCs w:val="24"/>
        </w:rPr>
      </w:pPr>
      <w:r w:rsidRPr="003D4DD0">
        <w:rPr>
          <w:sz w:val="24"/>
          <w:szCs w:val="24"/>
        </w:rPr>
        <w:tab/>
        <w:t>Распоряжение Правительства Российской Федерации от 13.11.2009 N 1715-р «Об утверждении энергетической стратегии России на период до 2030 года»;</w:t>
      </w:r>
    </w:p>
    <w:p w:rsidR="00E447F0" w:rsidRPr="003D4DD0" w:rsidRDefault="00E447F0" w:rsidP="00375ADD">
      <w:pPr>
        <w:ind w:firstLine="709"/>
        <w:jc w:val="both"/>
        <w:rPr>
          <w:sz w:val="24"/>
          <w:szCs w:val="24"/>
        </w:rPr>
      </w:pPr>
      <w:r w:rsidRPr="003D4DD0">
        <w:rPr>
          <w:sz w:val="24"/>
          <w:szCs w:val="24"/>
        </w:rPr>
        <w:tab/>
        <w:t>Постановление Правительства Российской Федерации от 31.12.2009 N 1225 «Об утверждении требований к региональным и муниципальным программам в области энергосбережения и повышения энергетической эффективности».</w:t>
      </w:r>
    </w:p>
    <w:p w:rsidR="00E447F0" w:rsidRPr="003D4DD0" w:rsidRDefault="00E447F0" w:rsidP="00375ADD">
      <w:pPr>
        <w:ind w:firstLine="72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Увеличение расходов бюджета </w:t>
      </w:r>
      <w:r>
        <w:rPr>
          <w:sz w:val="24"/>
          <w:szCs w:val="24"/>
        </w:rPr>
        <w:t>Еремеевского  сельсовета</w:t>
      </w:r>
      <w:r w:rsidRPr="003D4DD0">
        <w:rPr>
          <w:sz w:val="24"/>
          <w:szCs w:val="24"/>
        </w:rPr>
        <w:t xml:space="preserve">, населения и хозяйствующих субъектов </w:t>
      </w:r>
      <w:r>
        <w:rPr>
          <w:sz w:val="24"/>
          <w:szCs w:val="24"/>
        </w:rPr>
        <w:t xml:space="preserve">Еремеевского  сельсовета </w:t>
      </w:r>
      <w:r w:rsidRPr="003D4DD0">
        <w:rPr>
          <w:sz w:val="24"/>
          <w:szCs w:val="24"/>
        </w:rPr>
        <w:t>на оплату энергетических ресурсов, увеличение тарифов и цен на энергоносители приводят к недопустимости расточительного и неэффективного их использования и определяют высокую значимость проблемы энергосбережения и повышения энергетической эффективности.</w:t>
      </w:r>
    </w:p>
    <w:p w:rsidR="00E447F0" w:rsidRDefault="00E447F0" w:rsidP="00375ADD">
      <w:pPr>
        <w:ind w:firstLine="72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Решение проблемы связано с осуществлением комплекса мероприятий по энергосбережению и повышению энергетической эффективности при производстве, передаче и потреблении энергетических ресурсов на территории </w:t>
      </w:r>
      <w:r>
        <w:rPr>
          <w:sz w:val="24"/>
          <w:szCs w:val="24"/>
        </w:rPr>
        <w:t xml:space="preserve">Еремеевского </w:t>
      </w:r>
      <w:r w:rsidRPr="003D4DD0">
        <w:rPr>
          <w:sz w:val="24"/>
          <w:szCs w:val="24"/>
        </w:rPr>
        <w:t xml:space="preserve"> сельсовета</w:t>
      </w:r>
      <w:r>
        <w:rPr>
          <w:sz w:val="24"/>
          <w:szCs w:val="24"/>
        </w:rPr>
        <w:t>.</w:t>
      </w:r>
    </w:p>
    <w:p w:rsidR="00E447F0" w:rsidRPr="003D4DD0" w:rsidRDefault="00E447F0" w:rsidP="00375ADD">
      <w:pPr>
        <w:ind w:firstLine="72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Комплексный подход к энергосбережению и повышению энергетической эффективности позволит создать условия для повышения уровня жизни населения, роста экономического потенциала </w:t>
      </w:r>
      <w:r>
        <w:rPr>
          <w:sz w:val="24"/>
          <w:szCs w:val="24"/>
        </w:rPr>
        <w:t xml:space="preserve">Еремеевского </w:t>
      </w:r>
      <w:r w:rsidRPr="003D4DD0">
        <w:rPr>
          <w:sz w:val="24"/>
          <w:szCs w:val="24"/>
        </w:rPr>
        <w:t xml:space="preserve"> сельсовета</w:t>
      </w:r>
      <w:r>
        <w:rPr>
          <w:sz w:val="24"/>
          <w:szCs w:val="24"/>
        </w:rPr>
        <w:t>,</w:t>
      </w:r>
      <w:r w:rsidRPr="003D4DD0">
        <w:rPr>
          <w:sz w:val="24"/>
          <w:szCs w:val="24"/>
        </w:rPr>
        <w:t xml:space="preserve"> экологической безопасности территории, повышения эффективности функционирования инженерных систем жилищно-коммунального хозяйства и повышения уровня благоустройства, повышения эффективности управления муниципальным имуществом. В этой связи подпрограмма непосредственно связана с приоритетами социально-экономического развития </w:t>
      </w:r>
      <w:r>
        <w:rPr>
          <w:sz w:val="24"/>
          <w:szCs w:val="24"/>
        </w:rPr>
        <w:t>Еремеевского  сельсовета</w:t>
      </w:r>
      <w:r w:rsidRPr="003D4DD0">
        <w:rPr>
          <w:sz w:val="24"/>
          <w:szCs w:val="24"/>
        </w:rPr>
        <w:t>.</w:t>
      </w:r>
    </w:p>
    <w:p w:rsidR="00E447F0" w:rsidRPr="003D4DD0" w:rsidRDefault="00E447F0" w:rsidP="00375ADD">
      <w:pPr>
        <w:ind w:firstLine="72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Необходимость решения проблемы энергосбережения и повышения энергетической эффективности программным методом обусловлена следующими причинами: </w:t>
      </w:r>
    </w:p>
    <w:p w:rsidR="00E447F0" w:rsidRPr="003D4DD0" w:rsidRDefault="00E447F0" w:rsidP="00375ADD">
      <w:pPr>
        <w:widowControl/>
        <w:numPr>
          <w:ilvl w:val="0"/>
          <w:numId w:val="8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Pr="003D4DD0">
        <w:rPr>
          <w:sz w:val="24"/>
          <w:szCs w:val="24"/>
        </w:rPr>
        <w:t>омплексный характер проблемы, обуславливающий необходимость координации совместных усилий и ресурсов не только органов местного самоуправления</w:t>
      </w:r>
      <w:r w:rsidRPr="00EA6EB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Еремеевского </w:t>
      </w:r>
      <w:r w:rsidRPr="003D4DD0">
        <w:rPr>
          <w:sz w:val="24"/>
          <w:szCs w:val="24"/>
        </w:rPr>
        <w:t xml:space="preserve"> сельсовета, но также хозяйствующих субъектов и населения, затрагивающий их интересы.</w:t>
      </w:r>
    </w:p>
    <w:p w:rsidR="00E447F0" w:rsidRPr="003D4DD0" w:rsidRDefault="00E447F0" w:rsidP="00375ADD">
      <w:pPr>
        <w:widowControl/>
        <w:numPr>
          <w:ilvl w:val="0"/>
          <w:numId w:val="8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3D4DD0">
        <w:rPr>
          <w:sz w:val="24"/>
          <w:szCs w:val="24"/>
        </w:rPr>
        <w:t xml:space="preserve">еобходимость повышения эффективности расходования бюджетных средств при производстве, передаче и потреблении энергетических ресурсов и снижения рисков социально-экономического развития </w:t>
      </w:r>
      <w:r>
        <w:rPr>
          <w:sz w:val="24"/>
          <w:szCs w:val="24"/>
        </w:rPr>
        <w:t xml:space="preserve">Еремеевского </w:t>
      </w:r>
      <w:r w:rsidRPr="003D4DD0">
        <w:rPr>
          <w:sz w:val="24"/>
          <w:szCs w:val="24"/>
        </w:rPr>
        <w:t xml:space="preserve"> сельсовета.</w:t>
      </w:r>
    </w:p>
    <w:p w:rsidR="00E447F0" w:rsidRPr="003D4DD0" w:rsidRDefault="00E447F0" w:rsidP="00375ADD">
      <w:pPr>
        <w:widowControl/>
        <w:numPr>
          <w:ilvl w:val="0"/>
          <w:numId w:val="8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3D4DD0">
        <w:rPr>
          <w:sz w:val="24"/>
          <w:szCs w:val="24"/>
        </w:rPr>
        <w:t xml:space="preserve">еобходимость согласованного проведения государственной политики в области энергосбережения и повышения энергетической эффективности на федеральном, областном и муниципальном уровнях. </w:t>
      </w:r>
    </w:p>
    <w:p w:rsidR="00E447F0" w:rsidRPr="003D4DD0" w:rsidRDefault="00E447F0" w:rsidP="00375ADD">
      <w:pPr>
        <w:widowControl/>
        <w:numPr>
          <w:ilvl w:val="0"/>
          <w:numId w:val="8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3D4DD0">
        <w:rPr>
          <w:sz w:val="24"/>
          <w:szCs w:val="24"/>
        </w:rPr>
        <w:t xml:space="preserve">едостаток средств  бюджета </w:t>
      </w:r>
      <w:r>
        <w:rPr>
          <w:sz w:val="24"/>
          <w:szCs w:val="24"/>
        </w:rPr>
        <w:t xml:space="preserve">Еремеевского </w:t>
      </w:r>
      <w:r w:rsidRPr="003D4DD0">
        <w:rPr>
          <w:sz w:val="24"/>
          <w:szCs w:val="24"/>
        </w:rPr>
        <w:t xml:space="preserve"> сельсовета для финансирования всего комплекса энергосберегающих мероприятий и необходимость софинансирования из регионального бюджета Пензенской области и внебюджетных источников, а также привлечения средств из федерального бюджета.</w:t>
      </w:r>
    </w:p>
    <w:p w:rsidR="00E447F0" w:rsidRPr="003D4DD0" w:rsidRDefault="00E447F0" w:rsidP="00375ADD">
      <w:pPr>
        <w:pStyle w:val="Heading1"/>
        <w:widowControl/>
        <w:spacing w:before="0" w:after="0"/>
        <w:jc w:val="both"/>
        <w:rPr>
          <w:rFonts w:cs="Times New Roman"/>
          <w:sz w:val="24"/>
          <w:szCs w:val="24"/>
        </w:rPr>
      </w:pPr>
      <w:r w:rsidRPr="003D4DD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E447F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</w:t>
      </w:r>
      <w:r w:rsidRPr="003D4DD0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>3</w:t>
      </w:r>
      <w:r w:rsidRPr="003D4DD0">
        <w:rPr>
          <w:b/>
          <w:bCs/>
          <w:color w:val="000000"/>
          <w:sz w:val="24"/>
          <w:szCs w:val="24"/>
        </w:rPr>
        <w:t>.2. Цели, задачи подпрограммы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</w:p>
    <w:p w:rsidR="00E447F0" w:rsidRPr="00177797" w:rsidRDefault="00E447F0" w:rsidP="00375ADD">
      <w:pPr>
        <w:pStyle w:val="Heading1"/>
        <w:widowControl/>
        <w:spacing w:before="0"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2" w:name="_Toc214011870"/>
      <w:bookmarkStart w:id="3" w:name="_Toc265758957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</w:t>
      </w:r>
      <w:r w:rsidRPr="0017779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Цели </w:t>
      </w:r>
      <w:bookmarkEnd w:id="2"/>
      <w:r w:rsidRPr="00177797">
        <w:rPr>
          <w:rFonts w:ascii="Times New Roman" w:hAnsi="Times New Roman" w:cs="Times New Roman"/>
          <w:b w:val="0"/>
          <w:bCs w:val="0"/>
          <w:sz w:val="24"/>
          <w:szCs w:val="24"/>
        </w:rPr>
        <w:t>подпрограммы</w:t>
      </w:r>
      <w:bookmarkEnd w:id="3"/>
      <w:r w:rsidRPr="0017779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: переход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Еремеевского </w:t>
      </w:r>
      <w:r w:rsidRPr="0017779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сельсовета на энергосберегающий путь развития на основе обеспечения рационального использования энергетических ресурсов при их потреблении.</w:t>
      </w:r>
    </w:p>
    <w:p w:rsidR="00E447F0" w:rsidRDefault="00E447F0" w:rsidP="00375ADD">
      <w:pPr>
        <w:pStyle w:val="Heading1"/>
        <w:widowControl/>
        <w:tabs>
          <w:tab w:val="left" w:pos="993"/>
        </w:tabs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4" w:name="_Toc265758958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</w:t>
      </w:r>
      <w:r w:rsidRPr="003D4DD0">
        <w:rPr>
          <w:rFonts w:ascii="Times New Roman" w:hAnsi="Times New Roman" w:cs="Times New Roman"/>
          <w:b w:val="0"/>
          <w:bCs w:val="0"/>
          <w:sz w:val="24"/>
          <w:szCs w:val="24"/>
        </w:rPr>
        <w:t>Основные задачи подпрограммы:</w:t>
      </w:r>
      <w:bookmarkEnd w:id="4"/>
    </w:p>
    <w:p w:rsidR="00E447F0" w:rsidRPr="000A68A5" w:rsidRDefault="00E447F0" w:rsidP="00375ADD">
      <w:pPr>
        <w:pStyle w:val="BodyText"/>
        <w:spacing w:after="0"/>
        <w:jc w:val="both"/>
      </w:pPr>
      <w:r>
        <w:t>-</w:t>
      </w:r>
      <w:r w:rsidRPr="000A68A5">
        <w:t>осуществление расчетов за потребленные энергетические ресурсы с использованием приборов учета, автоматизация в сфере контроля и учета расхода энергетических ресурсов;</w:t>
      </w:r>
    </w:p>
    <w:p w:rsidR="00E447F0" w:rsidRPr="006F6132" w:rsidRDefault="00E447F0" w:rsidP="00375ADD">
      <w:pPr>
        <w:ind w:right="-227"/>
        <w:rPr>
          <w:sz w:val="24"/>
          <w:szCs w:val="24"/>
        </w:rPr>
      </w:pPr>
      <w:r w:rsidRPr="000A68A5">
        <w:rPr>
          <w:sz w:val="24"/>
          <w:szCs w:val="24"/>
        </w:rPr>
        <w:t>- внедрение энергосберегающих технологий и энергоэффективного оборудования в организациях с муниципальным участием, жилищно-коммунальном хозяйстве, в наружном освещении.</w:t>
      </w:r>
    </w:p>
    <w:p w:rsidR="00E447F0" w:rsidRDefault="00E447F0" w:rsidP="00375ADD"/>
    <w:p w:rsidR="00E447F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</w:t>
      </w:r>
      <w:r w:rsidRPr="003D4DD0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>3</w:t>
      </w:r>
      <w:r w:rsidRPr="003D4DD0">
        <w:rPr>
          <w:b/>
          <w:bCs/>
          <w:color w:val="000000"/>
          <w:sz w:val="24"/>
          <w:szCs w:val="24"/>
        </w:rPr>
        <w:t>.3. Сроки реализации подпрограммы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both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 xml:space="preserve">Срок реализации подпрограммы – </w:t>
      </w:r>
      <w:r>
        <w:rPr>
          <w:sz w:val="24"/>
          <w:szCs w:val="24"/>
        </w:rPr>
        <w:t>2021-2023 годы</w:t>
      </w:r>
      <w:r w:rsidRPr="003D4DD0">
        <w:rPr>
          <w:color w:val="000000"/>
          <w:sz w:val="24"/>
          <w:szCs w:val="24"/>
        </w:rPr>
        <w:t xml:space="preserve"> без деления на этапы.</w:t>
      </w:r>
    </w:p>
    <w:p w:rsidR="00E447F0" w:rsidRPr="003D4DD0" w:rsidRDefault="00E447F0" w:rsidP="00375ADD">
      <w:pPr>
        <w:pStyle w:val="2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447F0" w:rsidRPr="003D4DD0" w:rsidRDefault="00E447F0" w:rsidP="00375ADD">
      <w:pPr>
        <w:pStyle w:val="2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3D4DD0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3D4DD0">
        <w:rPr>
          <w:rFonts w:ascii="Times New Roman" w:hAnsi="Times New Roman" w:cs="Times New Roman"/>
          <w:b/>
          <w:bCs/>
          <w:sz w:val="24"/>
          <w:szCs w:val="24"/>
        </w:rPr>
        <w:t xml:space="preserve">.4. Участие органов других организаций </w:t>
      </w:r>
    </w:p>
    <w:p w:rsidR="00E447F0" w:rsidRDefault="00E447F0" w:rsidP="00375ADD">
      <w:pPr>
        <w:pStyle w:val="2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D4DD0">
        <w:rPr>
          <w:rFonts w:ascii="Times New Roman" w:hAnsi="Times New Roman" w:cs="Times New Roman"/>
          <w:b/>
          <w:bCs/>
          <w:sz w:val="24"/>
          <w:szCs w:val="24"/>
        </w:rPr>
        <w:t>в реализации подпрограммы</w:t>
      </w:r>
    </w:p>
    <w:p w:rsidR="00E447F0" w:rsidRPr="003D4DD0" w:rsidRDefault="00E447F0" w:rsidP="00375ADD">
      <w:pPr>
        <w:pStyle w:val="2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447F0" w:rsidRDefault="00E447F0" w:rsidP="00375ADD">
      <w:pPr>
        <w:pStyle w:val="2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4DD0">
        <w:rPr>
          <w:rFonts w:ascii="Times New Roman" w:hAnsi="Times New Roman" w:cs="Times New Roman"/>
          <w:sz w:val="24"/>
          <w:szCs w:val="24"/>
        </w:rPr>
        <w:t>Другие организации в реализации подпрограммы участия не принимают.</w:t>
      </w:r>
    </w:p>
    <w:p w:rsidR="00E447F0" w:rsidRPr="003D4DD0" w:rsidRDefault="00E447F0" w:rsidP="00375ADD">
      <w:pPr>
        <w:pStyle w:val="2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447F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</w:t>
      </w:r>
      <w:r w:rsidRPr="003D4DD0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>3</w:t>
      </w:r>
      <w:r w:rsidRPr="003D4DD0">
        <w:rPr>
          <w:b/>
          <w:bCs/>
          <w:color w:val="000000"/>
          <w:sz w:val="24"/>
          <w:szCs w:val="24"/>
        </w:rPr>
        <w:t>.5. Объем финансовых ресурсов, необходимых для реализации подпрограммы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</w:p>
    <w:p w:rsidR="00E447F0" w:rsidRPr="003D4DD0" w:rsidRDefault="00E447F0" w:rsidP="00375ADD">
      <w:pPr>
        <w:pStyle w:val="Default"/>
        <w:jc w:val="both"/>
      </w:pPr>
      <w:r w:rsidRPr="003D4DD0">
        <w:t xml:space="preserve">Для реализации подпрограммы необходимо </w:t>
      </w:r>
      <w:r>
        <w:t>0,0</w:t>
      </w:r>
      <w:r w:rsidRPr="003D4DD0">
        <w:t xml:space="preserve"> тыс. рублей, в том числе из бюджета </w:t>
      </w:r>
      <w:r>
        <w:t xml:space="preserve">Еремеевского </w:t>
      </w:r>
      <w:r w:rsidRPr="003D4DD0">
        <w:t xml:space="preserve"> сельсовета: </w:t>
      </w:r>
    </w:p>
    <w:p w:rsidR="00E447F0" w:rsidRPr="003D4DD0" w:rsidRDefault="00E447F0" w:rsidP="00375ADD">
      <w:pPr>
        <w:pStyle w:val="Default"/>
        <w:jc w:val="both"/>
        <w:rPr>
          <w:color w:val="auto"/>
        </w:rPr>
      </w:pPr>
      <w:r>
        <w:rPr>
          <w:color w:val="auto"/>
        </w:rPr>
        <w:t>2021</w:t>
      </w:r>
      <w:r w:rsidRPr="003D4DD0">
        <w:rPr>
          <w:color w:val="auto"/>
        </w:rPr>
        <w:t xml:space="preserve"> год – </w:t>
      </w:r>
      <w:r>
        <w:rPr>
          <w:color w:val="auto"/>
        </w:rPr>
        <w:t>0,0</w:t>
      </w:r>
      <w:r w:rsidRPr="003D4DD0">
        <w:rPr>
          <w:color w:val="auto"/>
        </w:rPr>
        <w:t xml:space="preserve"> тыс. руб.</w:t>
      </w:r>
    </w:p>
    <w:p w:rsidR="00E447F0" w:rsidRPr="003D4DD0" w:rsidRDefault="00E447F0" w:rsidP="00375ADD">
      <w:pPr>
        <w:pStyle w:val="Default"/>
        <w:jc w:val="both"/>
        <w:rPr>
          <w:color w:val="auto"/>
        </w:rPr>
      </w:pPr>
      <w:r>
        <w:rPr>
          <w:color w:val="auto"/>
        </w:rPr>
        <w:t>2022</w:t>
      </w:r>
      <w:r w:rsidRPr="003D4DD0">
        <w:rPr>
          <w:color w:val="auto"/>
        </w:rPr>
        <w:t xml:space="preserve"> год – </w:t>
      </w:r>
      <w:r>
        <w:rPr>
          <w:color w:val="auto"/>
        </w:rPr>
        <w:t>0,0</w:t>
      </w:r>
    </w:p>
    <w:p w:rsidR="00E447F0" w:rsidRPr="003D4DD0" w:rsidRDefault="00E447F0" w:rsidP="00375ADD">
      <w:pPr>
        <w:pStyle w:val="Default"/>
        <w:jc w:val="both"/>
        <w:rPr>
          <w:color w:val="auto"/>
        </w:rPr>
      </w:pPr>
      <w:r>
        <w:rPr>
          <w:color w:val="auto"/>
        </w:rPr>
        <w:t>2023</w:t>
      </w:r>
      <w:r w:rsidRPr="003D4DD0">
        <w:rPr>
          <w:color w:val="auto"/>
        </w:rPr>
        <w:t xml:space="preserve"> год -</w:t>
      </w:r>
      <w:r>
        <w:rPr>
          <w:color w:val="auto"/>
        </w:rPr>
        <w:t xml:space="preserve"> 0,0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</w:t>
      </w:r>
      <w:r w:rsidRPr="003D4DD0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>4</w:t>
      </w:r>
      <w:r w:rsidRPr="003D4DD0">
        <w:rPr>
          <w:b/>
          <w:bCs/>
          <w:color w:val="000000"/>
          <w:sz w:val="24"/>
          <w:szCs w:val="24"/>
        </w:rPr>
        <w:t>. Подпрограмма</w:t>
      </w:r>
    </w:p>
    <w:p w:rsidR="00E447F0" w:rsidRPr="003D4DD0" w:rsidRDefault="00E447F0" w:rsidP="00375AD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3D4DD0">
        <w:rPr>
          <w:b/>
          <w:bCs/>
          <w:sz w:val="24"/>
          <w:szCs w:val="24"/>
        </w:rPr>
        <w:t xml:space="preserve">«Благоустройство территории </w:t>
      </w:r>
      <w:r>
        <w:rPr>
          <w:b/>
          <w:bCs/>
          <w:sz w:val="24"/>
          <w:szCs w:val="24"/>
        </w:rPr>
        <w:t xml:space="preserve">Еремеевского </w:t>
      </w:r>
      <w:r w:rsidRPr="003D4DD0">
        <w:rPr>
          <w:b/>
          <w:bCs/>
          <w:sz w:val="24"/>
          <w:szCs w:val="24"/>
        </w:rPr>
        <w:t xml:space="preserve"> сельсовета 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Сосновоборского</w:t>
      </w:r>
      <w:r w:rsidRPr="003D4DD0">
        <w:rPr>
          <w:b/>
          <w:bCs/>
          <w:sz w:val="24"/>
          <w:szCs w:val="24"/>
        </w:rPr>
        <w:t xml:space="preserve"> района Пензенской области  на </w:t>
      </w:r>
      <w:r>
        <w:rPr>
          <w:b/>
          <w:bCs/>
          <w:sz w:val="24"/>
          <w:szCs w:val="24"/>
        </w:rPr>
        <w:t>2021</w:t>
      </w:r>
      <w:r w:rsidRPr="003D4DD0">
        <w:rPr>
          <w:b/>
          <w:bCs/>
          <w:sz w:val="24"/>
          <w:szCs w:val="24"/>
        </w:rPr>
        <w:t xml:space="preserve"> - 202</w:t>
      </w:r>
      <w:r>
        <w:rPr>
          <w:b/>
          <w:bCs/>
          <w:sz w:val="24"/>
          <w:szCs w:val="24"/>
        </w:rPr>
        <w:t>3</w:t>
      </w:r>
      <w:r w:rsidRPr="003D4DD0">
        <w:rPr>
          <w:b/>
          <w:bCs/>
          <w:sz w:val="24"/>
          <w:szCs w:val="24"/>
        </w:rPr>
        <w:t xml:space="preserve"> годы</w:t>
      </w:r>
      <w:r w:rsidRPr="003D4DD0">
        <w:rPr>
          <w:b/>
          <w:bCs/>
          <w:color w:val="000000"/>
          <w:sz w:val="24"/>
          <w:szCs w:val="24"/>
        </w:rPr>
        <w:t xml:space="preserve">» муниципальной программы </w:t>
      </w:r>
      <w:r>
        <w:rPr>
          <w:b/>
          <w:bCs/>
          <w:color w:val="000000"/>
          <w:sz w:val="24"/>
          <w:szCs w:val="24"/>
        </w:rPr>
        <w:t xml:space="preserve">Еремеевского  сельсовета Сосновоборского района </w:t>
      </w:r>
      <w:r w:rsidRPr="003D4DD0">
        <w:rPr>
          <w:b/>
          <w:bCs/>
          <w:color w:val="000000"/>
          <w:sz w:val="24"/>
          <w:szCs w:val="24"/>
        </w:rPr>
        <w:t xml:space="preserve">Пензенской области «Развитие муниципального управления в </w:t>
      </w:r>
      <w:r>
        <w:rPr>
          <w:b/>
          <w:bCs/>
          <w:color w:val="000000"/>
          <w:sz w:val="24"/>
          <w:szCs w:val="24"/>
        </w:rPr>
        <w:t>Еремеевском</w:t>
      </w:r>
      <w:r w:rsidRPr="003D4DD0">
        <w:rPr>
          <w:b/>
          <w:bCs/>
          <w:color w:val="000000"/>
          <w:sz w:val="24"/>
          <w:szCs w:val="24"/>
        </w:rPr>
        <w:t xml:space="preserve"> сельсовете </w:t>
      </w:r>
      <w:r>
        <w:rPr>
          <w:b/>
          <w:bCs/>
          <w:color w:val="000000"/>
          <w:sz w:val="24"/>
          <w:szCs w:val="24"/>
        </w:rPr>
        <w:t>Сосновоборского</w:t>
      </w:r>
      <w:r w:rsidRPr="003D4DD0">
        <w:rPr>
          <w:b/>
          <w:bCs/>
          <w:color w:val="000000"/>
          <w:sz w:val="24"/>
          <w:szCs w:val="24"/>
        </w:rPr>
        <w:t xml:space="preserve"> района Пензенской области на </w:t>
      </w:r>
      <w:r>
        <w:rPr>
          <w:b/>
          <w:bCs/>
          <w:color w:val="000000"/>
          <w:sz w:val="24"/>
          <w:szCs w:val="24"/>
        </w:rPr>
        <w:t>2021-2023 годы</w:t>
      </w:r>
      <w:r w:rsidRPr="003D4DD0">
        <w:rPr>
          <w:b/>
          <w:bCs/>
          <w:color w:val="000000"/>
          <w:sz w:val="24"/>
          <w:szCs w:val="24"/>
        </w:rPr>
        <w:t>»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</w:p>
    <w:p w:rsidR="00E447F0" w:rsidRDefault="00E447F0" w:rsidP="00375ADD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>ПАСПОРТ</w:t>
      </w:r>
    </w:p>
    <w:p w:rsidR="00E447F0" w:rsidRPr="003D4DD0" w:rsidRDefault="00E447F0" w:rsidP="00375ADD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 xml:space="preserve">подпрограммы муниципальной программы  </w:t>
      </w:r>
      <w:r>
        <w:rPr>
          <w:color w:val="000000"/>
          <w:sz w:val="24"/>
          <w:szCs w:val="24"/>
        </w:rPr>
        <w:t xml:space="preserve">Еремеевского  сельсовета Сосновоборского района </w:t>
      </w:r>
      <w:r w:rsidRPr="003D4DD0">
        <w:rPr>
          <w:color w:val="000000"/>
          <w:sz w:val="24"/>
          <w:szCs w:val="24"/>
        </w:rPr>
        <w:t>Пензенской области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 xml:space="preserve"> «Развитие муниципального управления в </w:t>
      </w:r>
      <w:r>
        <w:rPr>
          <w:color w:val="000000"/>
          <w:sz w:val="24"/>
          <w:szCs w:val="24"/>
        </w:rPr>
        <w:t>Еремеевском</w:t>
      </w:r>
      <w:r w:rsidRPr="003D4DD0">
        <w:rPr>
          <w:color w:val="000000"/>
          <w:sz w:val="24"/>
          <w:szCs w:val="24"/>
        </w:rPr>
        <w:t xml:space="preserve"> сельсовете </w:t>
      </w:r>
      <w:r>
        <w:rPr>
          <w:color w:val="000000"/>
          <w:sz w:val="24"/>
          <w:szCs w:val="24"/>
        </w:rPr>
        <w:t>Сосновоборского</w:t>
      </w:r>
      <w:r w:rsidRPr="003D4DD0">
        <w:rPr>
          <w:color w:val="000000"/>
          <w:sz w:val="24"/>
          <w:szCs w:val="24"/>
        </w:rPr>
        <w:t xml:space="preserve"> района Пензенской области на </w:t>
      </w:r>
      <w:r>
        <w:rPr>
          <w:sz w:val="24"/>
          <w:szCs w:val="24"/>
        </w:rPr>
        <w:t>2021-2023 годы</w:t>
      </w:r>
      <w:r w:rsidRPr="003D4DD0">
        <w:rPr>
          <w:color w:val="000000"/>
          <w:sz w:val="24"/>
          <w:szCs w:val="24"/>
        </w:rPr>
        <w:t>»</w:t>
      </w:r>
    </w:p>
    <w:p w:rsidR="00E447F0" w:rsidRPr="003D4DD0" w:rsidRDefault="00E447F0" w:rsidP="00375ADD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tbl>
      <w:tblPr>
        <w:tblW w:w="0" w:type="auto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159"/>
        <w:gridCol w:w="6764"/>
      </w:tblGrid>
      <w:tr w:rsidR="00E447F0" w:rsidRPr="003D4DD0">
        <w:trPr>
          <w:tblCellSpacing w:w="5" w:type="nil"/>
        </w:trPr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 xml:space="preserve">Благоустройство территории </w:t>
            </w:r>
            <w:r>
              <w:rPr>
                <w:sz w:val="24"/>
                <w:szCs w:val="24"/>
              </w:rPr>
              <w:t xml:space="preserve">Еремеевского  сельсовета Сосновоборского  района </w:t>
            </w:r>
            <w:r w:rsidRPr="003D4DD0">
              <w:rPr>
                <w:sz w:val="24"/>
                <w:szCs w:val="24"/>
              </w:rPr>
              <w:t xml:space="preserve">Пензенской области  на </w:t>
            </w:r>
            <w:r>
              <w:rPr>
                <w:sz w:val="24"/>
                <w:szCs w:val="24"/>
              </w:rPr>
              <w:t>2021-2023 годы</w:t>
            </w:r>
          </w:p>
        </w:tc>
      </w:tr>
      <w:tr w:rsidR="00E447F0" w:rsidRPr="003D4DD0">
        <w:trPr>
          <w:trHeight w:val="400"/>
          <w:tblCellSpacing w:w="5" w:type="nil"/>
        </w:trPr>
        <w:tc>
          <w:tcPr>
            <w:tcW w:w="3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 исполнитель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            </w:t>
            </w:r>
          </w:p>
        </w:tc>
        <w:tc>
          <w:tcPr>
            <w:tcW w:w="6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B8559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Еремеевского сельсовета </w:t>
            </w:r>
          </w:p>
        </w:tc>
      </w:tr>
      <w:tr w:rsidR="00E447F0" w:rsidRPr="003D4DD0">
        <w:trPr>
          <w:tblCellSpacing w:w="5" w:type="nil"/>
        </w:trPr>
        <w:tc>
          <w:tcPr>
            <w:tcW w:w="3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подпрограммы        </w:t>
            </w:r>
          </w:p>
        </w:tc>
        <w:tc>
          <w:tcPr>
            <w:tcW w:w="6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рганизация благоустройства территории, улучшение качества уличного освещения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 строительство и модернизация (реконструкция) системы коммунальной инфраструктуры,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улучшение состояния окружающей среды, создание благоприятных условий для проживания населения,  повышение качества предоставляемых коммунальных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447F0" w:rsidRPr="003D4DD0">
        <w:trPr>
          <w:tblCellSpacing w:w="5" w:type="nil"/>
        </w:trPr>
        <w:tc>
          <w:tcPr>
            <w:tcW w:w="3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Задачи подпрограммы      </w:t>
            </w:r>
          </w:p>
        </w:tc>
        <w:tc>
          <w:tcPr>
            <w:tcW w:w="6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 наружного освещения населенных пунктов;</w:t>
            </w:r>
          </w:p>
          <w:p w:rsidR="00E447F0" w:rsidRPr="003D4DD0" w:rsidRDefault="00E447F0" w:rsidP="000900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обустройство территорий санкционированных мест размещения твердых бытовых отходов;</w:t>
            </w:r>
          </w:p>
          <w:p w:rsidR="00E447F0" w:rsidRDefault="00E447F0" w:rsidP="000900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других мероприятий, связанных с благоустройством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Еремеевского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сельсовета;</w:t>
            </w:r>
          </w:p>
          <w:p w:rsidR="00E447F0" w:rsidRPr="003D4DD0" w:rsidRDefault="00E447F0" w:rsidP="00090082">
            <w:pPr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4"/>
                <w:szCs w:val="24"/>
              </w:rPr>
            </w:pPr>
          </w:p>
        </w:tc>
      </w:tr>
      <w:tr w:rsidR="00E447F0" w:rsidRPr="003D4DD0">
        <w:trPr>
          <w:trHeight w:val="400"/>
          <w:tblCellSpacing w:w="5" w:type="nil"/>
        </w:trPr>
        <w:tc>
          <w:tcPr>
            <w:tcW w:w="3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Целевые показатели    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            </w:t>
            </w:r>
          </w:p>
        </w:tc>
        <w:tc>
          <w:tcPr>
            <w:tcW w:w="6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р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еконструкция уличного освещения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47F0" w:rsidRDefault="00E447F0" w:rsidP="000900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 ликвидация       несанкционированных свалок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47F0" w:rsidRPr="003D4DD0" w:rsidRDefault="00E447F0" w:rsidP="000900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уменьшение негативного воздействия отходов на окружающую среду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447F0" w:rsidRPr="003D4DD0">
        <w:trPr>
          <w:trHeight w:val="400"/>
          <w:tblCellSpacing w:w="5" w:type="nil"/>
        </w:trPr>
        <w:tc>
          <w:tcPr>
            <w:tcW w:w="3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Сроки и этапы реализации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            </w:t>
            </w:r>
          </w:p>
        </w:tc>
        <w:tc>
          <w:tcPr>
            <w:tcW w:w="6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ind w:firstLine="2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2021-2023 годы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без разделения на этапы</w:t>
            </w:r>
          </w:p>
        </w:tc>
      </w:tr>
      <w:tr w:rsidR="00E447F0" w:rsidRPr="003D4DD0">
        <w:trPr>
          <w:trHeight w:val="600"/>
          <w:tblCellSpacing w:w="5" w:type="nil"/>
        </w:trPr>
        <w:tc>
          <w:tcPr>
            <w:tcW w:w="3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Ресурсное обеспечение        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(по годам)  </w:t>
            </w:r>
          </w:p>
        </w:tc>
        <w:tc>
          <w:tcPr>
            <w:tcW w:w="6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Default"/>
              <w:jc w:val="both"/>
            </w:pPr>
            <w:r w:rsidRPr="003D4DD0">
              <w:t xml:space="preserve">Для реализации подпрограммы необходимо </w:t>
            </w:r>
            <w:r>
              <w:t>0,0</w:t>
            </w:r>
            <w:r w:rsidRPr="003D4DD0">
              <w:t xml:space="preserve"> тыс. рублей, в том числе из бюджета </w:t>
            </w:r>
            <w:r>
              <w:t xml:space="preserve">Еремеевского </w:t>
            </w:r>
            <w:r w:rsidRPr="003D4DD0">
              <w:t xml:space="preserve"> сельсовета: </w:t>
            </w:r>
          </w:p>
          <w:p w:rsidR="00E447F0" w:rsidRPr="003D4DD0" w:rsidRDefault="00E447F0" w:rsidP="00090082">
            <w:pPr>
              <w:pStyle w:val="Default"/>
              <w:jc w:val="both"/>
            </w:pPr>
            <w:r>
              <w:t>2021</w:t>
            </w:r>
            <w:r w:rsidRPr="003D4DD0">
              <w:t xml:space="preserve"> год – </w:t>
            </w:r>
            <w:r>
              <w:t>0</w:t>
            </w:r>
            <w:r w:rsidRPr="003D4DD0">
              <w:t>,0 тыс.руб.</w:t>
            </w:r>
          </w:p>
          <w:p w:rsidR="00E447F0" w:rsidRPr="003D4DD0" w:rsidRDefault="00E447F0" w:rsidP="00090082">
            <w:pPr>
              <w:pStyle w:val="Default"/>
              <w:jc w:val="both"/>
            </w:pPr>
            <w:r>
              <w:t>2022 год – 0</w:t>
            </w:r>
            <w:r w:rsidRPr="003D4DD0">
              <w:t>,0 тыс.руб.</w:t>
            </w:r>
          </w:p>
          <w:p w:rsidR="00E447F0" w:rsidRPr="003D4DD0" w:rsidRDefault="00E447F0" w:rsidP="00090082">
            <w:pPr>
              <w:pStyle w:val="Default"/>
              <w:jc w:val="both"/>
            </w:pPr>
            <w:r>
              <w:t>2023 год -  0</w:t>
            </w:r>
            <w:r w:rsidRPr="003D4DD0">
              <w:t>,0 тыс.руб.</w:t>
            </w:r>
          </w:p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both"/>
        <w:rPr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</w:t>
      </w:r>
      <w:r w:rsidRPr="003D4DD0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>4</w:t>
      </w:r>
      <w:r w:rsidRPr="003D4DD0">
        <w:rPr>
          <w:b/>
          <w:bCs/>
          <w:color w:val="000000"/>
          <w:sz w:val="24"/>
          <w:szCs w:val="24"/>
        </w:rPr>
        <w:t>.1. Характеристика сферы реализации подпрограммы, описание основных проблем и обоснование включения в муниципальную программу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Работы по благоустройству территории </w:t>
      </w:r>
      <w:r>
        <w:rPr>
          <w:sz w:val="24"/>
          <w:szCs w:val="24"/>
        </w:rPr>
        <w:t xml:space="preserve">Еремеевского </w:t>
      </w:r>
      <w:r w:rsidRPr="003D4DD0">
        <w:rPr>
          <w:sz w:val="24"/>
          <w:szCs w:val="24"/>
        </w:rPr>
        <w:t xml:space="preserve"> сельсовета не приобрели пока комплексного, постоянного характера. До настоящего времени не налажена работа специализированных предприятий, медленно внедряется практика благоустройства территорий на основе договорных отношений с организациями различных форм собственности и гражданами.</w:t>
      </w:r>
    </w:p>
    <w:p w:rsidR="00E447F0" w:rsidRPr="003D4DD0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Недостаточно эффективно внедряются передовые технологии и новые материалы при содержании дорог и тротуаров.</w:t>
      </w:r>
    </w:p>
    <w:p w:rsidR="00E447F0" w:rsidRPr="003D4DD0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Несмотря на предпринимаемые меры, растет количество несанкционированных свалок мусора и бытовых отходов, отдельные домовладения, не ухожены. Накопление в больших масштабах </w:t>
      </w:r>
      <w:r>
        <w:rPr>
          <w:sz w:val="24"/>
          <w:szCs w:val="24"/>
        </w:rPr>
        <w:t>хозяйственны</w:t>
      </w:r>
      <w:r w:rsidRPr="003D4DD0">
        <w:rPr>
          <w:sz w:val="24"/>
          <w:szCs w:val="24"/>
        </w:rPr>
        <w:t>х отходов и негативное их воздействие на окружающую среду является сегодня одной и</w:t>
      </w:r>
      <w:r>
        <w:rPr>
          <w:sz w:val="24"/>
          <w:szCs w:val="24"/>
        </w:rPr>
        <w:t>з</w:t>
      </w:r>
      <w:r w:rsidRPr="003D4DD0">
        <w:rPr>
          <w:sz w:val="24"/>
          <w:szCs w:val="24"/>
        </w:rPr>
        <w:t xml:space="preserve"> главных проблем обращения с отходами.</w:t>
      </w:r>
    </w:p>
    <w:p w:rsidR="00E447F0" w:rsidRPr="003D4DD0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Недостаточно занимаются благоустройством и содержанием закрепленных территорий организации, расположенные на территории </w:t>
      </w:r>
      <w:r>
        <w:rPr>
          <w:sz w:val="24"/>
          <w:szCs w:val="24"/>
        </w:rPr>
        <w:t xml:space="preserve">Еремееского </w:t>
      </w:r>
      <w:r w:rsidRPr="003D4DD0">
        <w:rPr>
          <w:sz w:val="24"/>
          <w:szCs w:val="24"/>
        </w:rPr>
        <w:t xml:space="preserve"> сельсовета. Администрацией ведется работа по созданию уличных комитетов, через которые непосредственно возможна поддержка инициатив жителей по благоустройству и санитарной очистке домов и придомовых территорий.</w:t>
      </w:r>
    </w:p>
    <w:p w:rsidR="00E447F0" w:rsidRPr="003D4DD0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Эти проблемы не могут быть решены в пределах одного финансового года, поскольку требуют значительных бюджетных расходов, для их решения требуется участие не только органов местного самоуправления</w:t>
      </w:r>
      <w:r w:rsidRPr="00EA6EB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Еремеевского </w:t>
      </w:r>
      <w:r w:rsidRPr="003D4DD0">
        <w:rPr>
          <w:sz w:val="24"/>
          <w:szCs w:val="24"/>
        </w:rPr>
        <w:t xml:space="preserve"> сельсовета, но и органов государственной власти Пензенской области.</w:t>
      </w:r>
    </w:p>
    <w:p w:rsidR="00E447F0" w:rsidRPr="003D4DD0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Для решения проблем по благоустройству территории </w:t>
      </w:r>
      <w:r>
        <w:rPr>
          <w:sz w:val="24"/>
          <w:szCs w:val="24"/>
        </w:rPr>
        <w:t xml:space="preserve">Еремеевского </w:t>
      </w:r>
      <w:r w:rsidRPr="003D4DD0">
        <w:rPr>
          <w:sz w:val="24"/>
          <w:szCs w:val="24"/>
        </w:rPr>
        <w:t xml:space="preserve"> сельсовета необходимо использовать программно-целевой метод.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E447F0" w:rsidRPr="003D4DD0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территории </w:t>
      </w:r>
      <w:r>
        <w:rPr>
          <w:sz w:val="24"/>
          <w:szCs w:val="24"/>
        </w:rPr>
        <w:t xml:space="preserve">Еремеевского </w:t>
      </w:r>
      <w:r w:rsidRPr="003D4DD0">
        <w:rPr>
          <w:sz w:val="24"/>
          <w:szCs w:val="24"/>
        </w:rPr>
        <w:t xml:space="preserve"> сельсовета,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подпрограммой.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</w:t>
      </w:r>
      <w:r w:rsidRPr="003D4DD0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>4</w:t>
      </w:r>
      <w:r w:rsidRPr="003D4DD0">
        <w:rPr>
          <w:b/>
          <w:bCs/>
          <w:color w:val="000000"/>
          <w:sz w:val="24"/>
          <w:szCs w:val="24"/>
        </w:rPr>
        <w:t>.2. Цели, задачи подпрограммы</w:t>
      </w:r>
    </w:p>
    <w:p w:rsidR="00E447F0" w:rsidRPr="003D4DD0" w:rsidRDefault="00E447F0" w:rsidP="00375ADD">
      <w:pPr>
        <w:pStyle w:val="Heading1"/>
        <w:widowControl/>
        <w:spacing w:before="0" w:after="0"/>
        <w:ind w:left="432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447F0" w:rsidRPr="00391A2E" w:rsidRDefault="00E447F0" w:rsidP="00375ADD">
      <w:pPr>
        <w:pStyle w:val="BodyText"/>
        <w:spacing w:after="0"/>
        <w:jc w:val="both"/>
      </w:pPr>
      <w:r>
        <w:t xml:space="preserve">      </w:t>
      </w:r>
      <w:r w:rsidRPr="003D4DD0">
        <w:t>Цели подпрограммы: организация благоустройства территории, улучшение качества уличного освещения</w:t>
      </w:r>
      <w:r>
        <w:t>,</w:t>
      </w:r>
      <w:r w:rsidRPr="003D4DD0">
        <w:t xml:space="preserve">  строительство и модернизация (реконструкция) системы коммунальной инфраструктуры,</w:t>
      </w:r>
      <w:r>
        <w:t xml:space="preserve"> газификация населенных пунктов, </w:t>
      </w:r>
      <w:r w:rsidRPr="003D4DD0">
        <w:t>улучшение состояния окружающей среды, создание благоприятных условий для проживания населения,  повышение качества предоставляемых коммунальных услуг</w:t>
      </w:r>
      <w:r>
        <w:t>.</w:t>
      </w:r>
    </w:p>
    <w:p w:rsidR="00E447F0" w:rsidRPr="003D4DD0" w:rsidRDefault="00E447F0" w:rsidP="00375ADD">
      <w:pPr>
        <w:pStyle w:val="BodyText"/>
        <w:spacing w:after="0"/>
        <w:jc w:val="both"/>
      </w:pPr>
      <w:r>
        <w:t xml:space="preserve">      </w:t>
      </w:r>
      <w:r w:rsidRPr="003D4DD0">
        <w:t>Задачи подпрограммы:</w:t>
      </w:r>
    </w:p>
    <w:p w:rsidR="00E447F0" w:rsidRPr="003D4DD0" w:rsidRDefault="00E447F0" w:rsidP="00375AD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D4DD0">
        <w:rPr>
          <w:rFonts w:ascii="Times New Roman" w:hAnsi="Times New Roman" w:cs="Times New Roman"/>
          <w:sz w:val="24"/>
          <w:szCs w:val="24"/>
        </w:rPr>
        <w:t>совершенствование систем наружного освещения населенных пунктов;</w:t>
      </w:r>
    </w:p>
    <w:p w:rsidR="00E447F0" w:rsidRPr="003D4DD0" w:rsidRDefault="00E447F0" w:rsidP="00375AD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D4DD0">
        <w:rPr>
          <w:rFonts w:ascii="Times New Roman" w:hAnsi="Times New Roman" w:cs="Times New Roman"/>
          <w:sz w:val="24"/>
          <w:szCs w:val="24"/>
        </w:rPr>
        <w:t>обустройство территорий санкционированных мест размещения твердых бытовых отходов;</w:t>
      </w:r>
    </w:p>
    <w:p w:rsidR="00E447F0" w:rsidRDefault="00E447F0" w:rsidP="00375AD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D4DD0">
        <w:rPr>
          <w:rFonts w:ascii="Times New Roman" w:hAnsi="Times New Roman" w:cs="Times New Roman"/>
          <w:sz w:val="24"/>
          <w:szCs w:val="24"/>
        </w:rPr>
        <w:t xml:space="preserve">выполнение других мероприятий, связанных с благоустройством территории </w:t>
      </w:r>
      <w:r>
        <w:rPr>
          <w:rFonts w:ascii="Times New Roman" w:hAnsi="Times New Roman" w:cs="Times New Roman"/>
          <w:sz w:val="24"/>
          <w:szCs w:val="24"/>
        </w:rPr>
        <w:t>Еремеевского  сельсовета.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</w:t>
      </w:r>
      <w:r w:rsidRPr="003D4DD0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>4</w:t>
      </w:r>
      <w:r w:rsidRPr="003D4DD0">
        <w:rPr>
          <w:b/>
          <w:bCs/>
          <w:color w:val="000000"/>
          <w:sz w:val="24"/>
          <w:szCs w:val="24"/>
        </w:rPr>
        <w:t>.3. Сроки реализации подпрограммы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both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 xml:space="preserve">Срок реализации подпрограммы – </w:t>
      </w:r>
      <w:r>
        <w:rPr>
          <w:sz w:val="24"/>
          <w:szCs w:val="24"/>
        </w:rPr>
        <w:t>2021-2023 годы</w:t>
      </w:r>
      <w:r w:rsidRPr="003D4DD0">
        <w:rPr>
          <w:color w:val="000000"/>
          <w:sz w:val="24"/>
          <w:szCs w:val="24"/>
        </w:rPr>
        <w:t xml:space="preserve"> без деления на этапы.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both"/>
        <w:rPr>
          <w:i/>
          <w:iCs/>
          <w:color w:val="000000"/>
          <w:sz w:val="24"/>
          <w:szCs w:val="24"/>
        </w:rPr>
      </w:pPr>
    </w:p>
    <w:p w:rsidR="00E447F0" w:rsidRPr="003D4DD0" w:rsidRDefault="00E447F0" w:rsidP="00375ADD">
      <w:pPr>
        <w:pStyle w:val="2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3D4DD0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D4DD0">
        <w:rPr>
          <w:rFonts w:ascii="Times New Roman" w:hAnsi="Times New Roman" w:cs="Times New Roman"/>
          <w:b/>
          <w:bCs/>
          <w:sz w:val="24"/>
          <w:szCs w:val="24"/>
        </w:rPr>
        <w:t xml:space="preserve">.4. Участие органов других организаций </w:t>
      </w:r>
    </w:p>
    <w:p w:rsidR="00E447F0" w:rsidRPr="003D4DD0" w:rsidRDefault="00E447F0" w:rsidP="00375ADD">
      <w:pPr>
        <w:pStyle w:val="2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D4DD0">
        <w:rPr>
          <w:rFonts w:ascii="Times New Roman" w:hAnsi="Times New Roman" w:cs="Times New Roman"/>
          <w:b/>
          <w:bCs/>
          <w:sz w:val="24"/>
          <w:szCs w:val="24"/>
        </w:rPr>
        <w:t>в реализации подпрограммы</w:t>
      </w:r>
    </w:p>
    <w:p w:rsidR="00E447F0" w:rsidRPr="003D4DD0" w:rsidRDefault="00E447F0" w:rsidP="00375ADD">
      <w:pPr>
        <w:pStyle w:val="2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4DD0">
        <w:rPr>
          <w:rFonts w:ascii="Times New Roman" w:hAnsi="Times New Roman" w:cs="Times New Roman"/>
          <w:sz w:val="24"/>
          <w:szCs w:val="24"/>
        </w:rPr>
        <w:t>Другие организации в реализации подпрограммы участия не принимают.</w:t>
      </w:r>
    </w:p>
    <w:p w:rsidR="00E447F0" w:rsidRPr="003D4DD0" w:rsidRDefault="00E447F0" w:rsidP="00375ADD">
      <w:pPr>
        <w:pStyle w:val="2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</w:t>
      </w:r>
      <w:r w:rsidRPr="003D4DD0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>4</w:t>
      </w:r>
      <w:r w:rsidRPr="003D4DD0">
        <w:rPr>
          <w:b/>
          <w:bCs/>
          <w:color w:val="000000"/>
          <w:sz w:val="24"/>
          <w:szCs w:val="24"/>
        </w:rPr>
        <w:t>.5. Объем финансовых ресурсов, необходимых для реализации подпрограммы</w:t>
      </w:r>
    </w:p>
    <w:p w:rsidR="00E447F0" w:rsidRPr="003D4DD0" w:rsidRDefault="00E447F0" w:rsidP="00375ADD">
      <w:pPr>
        <w:pStyle w:val="Default"/>
        <w:jc w:val="both"/>
      </w:pPr>
    </w:p>
    <w:p w:rsidR="00E447F0" w:rsidRPr="003D4DD0" w:rsidRDefault="00E447F0" w:rsidP="00375ADD">
      <w:pPr>
        <w:pStyle w:val="Default"/>
        <w:jc w:val="both"/>
      </w:pPr>
      <w:r w:rsidRPr="003D4DD0">
        <w:t xml:space="preserve">Для реализации подпрограммы необходимо </w:t>
      </w:r>
      <w:r>
        <w:t>0</w:t>
      </w:r>
      <w:r w:rsidRPr="003D4DD0">
        <w:t xml:space="preserve">,0 тыс. рублей, в том числе из бюджета </w:t>
      </w:r>
      <w:r>
        <w:t xml:space="preserve">Еремеевского </w:t>
      </w:r>
      <w:r w:rsidRPr="003D4DD0">
        <w:t xml:space="preserve"> сельсовета: </w:t>
      </w:r>
    </w:p>
    <w:p w:rsidR="00E447F0" w:rsidRPr="003D4DD0" w:rsidRDefault="00E447F0" w:rsidP="00375ADD">
      <w:pPr>
        <w:pStyle w:val="Default"/>
        <w:jc w:val="both"/>
      </w:pPr>
      <w:r>
        <w:t>2021</w:t>
      </w:r>
      <w:r w:rsidRPr="003D4DD0">
        <w:t xml:space="preserve"> год – </w:t>
      </w:r>
      <w:r>
        <w:t>0</w:t>
      </w:r>
      <w:r w:rsidRPr="003D4DD0">
        <w:t>,0 тыс.руб.</w:t>
      </w:r>
    </w:p>
    <w:p w:rsidR="00E447F0" w:rsidRPr="003D4DD0" w:rsidRDefault="00E447F0" w:rsidP="00375ADD">
      <w:pPr>
        <w:pStyle w:val="Default"/>
        <w:jc w:val="both"/>
      </w:pPr>
      <w:r>
        <w:t>2022 год – 0</w:t>
      </w:r>
      <w:r w:rsidRPr="003D4DD0">
        <w:t>,0 тыс.руб.</w:t>
      </w:r>
    </w:p>
    <w:p w:rsidR="00E447F0" w:rsidRPr="003D4DD0" w:rsidRDefault="00E447F0" w:rsidP="00375ADD">
      <w:pPr>
        <w:pStyle w:val="Default"/>
        <w:jc w:val="both"/>
      </w:pPr>
      <w:r>
        <w:t>2023 год -  0</w:t>
      </w:r>
      <w:r w:rsidRPr="003D4DD0">
        <w:t>,0 тыс.руб.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right="-1"/>
        <w:jc w:val="both"/>
        <w:rPr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8.5</w:t>
      </w:r>
      <w:r w:rsidRPr="003D4DD0">
        <w:rPr>
          <w:b/>
          <w:bCs/>
          <w:color w:val="000000"/>
          <w:sz w:val="24"/>
          <w:szCs w:val="24"/>
        </w:rPr>
        <w:t>.  Подпрограмма</w:t>
      </w:r>
    </w:p>
    <w:p w:rsidR="00E447F0" w:rsidRPr="003D4DD0" w:rsidRDefault="00E447F0" w:rsidP="00375AD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D4DD0">
        <w:rPr>
          <w:b/>
          <w:bCs/>
          <w:sz w:val="24"/>
          <w:szCs w:val="24"/>
        </w:rPr>
        <w:t xml:space="preserve">«Управление муниципальной собственностью </w:t>
      </w:r>
      <w:r>
        <w:rPr>
          <w:b/>
          <w:bCs/>
          <w:sz w:val="24"/>
          <w:szCs w:val="24"/>
        </w:rPr>
        <w:t xml:space="preserve">Еремеевского  сельсовета Сосновоборского района </w:t>
      </w:r>
      <w:r w:rsidRPr="003D4DD0">
        <w:rPr>
          <w:b/>
          <w:bCs/>
          <w:sz w:val="24"/>
          <w:szCs w:val="24"/>
        </w:rPr>
        <w:t xml:space="preserve">Пензенской области на </w:t>
      </w:r>
      <w:r>
        <w:rPr>
          <w:b/>
          <w:bCs/>
          <w:sz w:val="24"/>
          <w:szCs w:val="24"/>
        </w:rPr>
        <w:t>2021-2023 годы</w:t>
      </w:r>
      <w:r w:rsidRPr="003D4DD0">
        <w:rPr>
          <w:b/>
          <w:bCs/>
          <w:sz w:val="24"/>
          <w:szCs w:val="24"/>
        </w:rPr>
        <w:t>»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  <w:r w:rsidRPr="003D4DD0">
        <w:rPr>
          <w:b/>
          <w:bCs/>
          <w:color w:val="000000"/>
          <w:sz w:val="24"/>
          <w:szCs w:val="24"/>
        </w:rPr>
        <w:t xml:space="preserve"> муниципальной программы </w:t>
      </w:r>
      <w:r>
        <w:rPr>
          <w:b/>
          <w:bCs/>
          <w:color w:val="000000"/>
          <w:sz w:val="24"/>
          <w:szCs w:val="24"/>
        </w:rPr>
        <w:t xml:space="preserve">Еремеевского  сельсовета Сосновоборского района </w:t>
      </w:r>
      <w:r w:rsidRPr="003D4DD0">
        <w:rPr>
          <w:b/>
          <w:bCs/>
          <w:color w:val="000000"/>
          <w:sz w:val="24"/>
          <w:szCs w:val="24"/>
        </w:rPr>
        <w:t xml:space="preserve">Пензенской области «Развитие муниципального управления в </w:t>
      </w:r>
      <w:r>
        <w:rPr>
          <w:b/>
          <w:bCs/>
          <w:color w:val="000000"/>
          <w:sz w:val="24"/>
          <w:szCs w:val="24"/>
        </w:rPr>
        <w:t>Еремеевском</w:t>
      </w:r>
      <w:r w:rsidRPr="003D4DD0">
        <w:rPr>
          <w:b/>
          <w:bCs/>
          <w:color w:val="000000"/>
          <w:sz w:val="24"/>
          <w:szCs w:val="24"/>
        </w:rPr>
        <w:t xml:space="preserve"> сельсовете </w:t>
      </w:r>
      <w:r>
        <w:rPr>
          <w:b/>
          <w:bCs/>
          <w:color w:val="000000"/>
          <w:sz w:val="24"/>
          <w:szCs w:val="24"/>
        </w:rPr>
        <w:t>Сосновоборского</w:t>
      </w:r>
      <w:r w:rsidRPr="003D4DD0">
        <w:rPr>
          <w:b/>
          <w:bCs/>
          <w:color w:val="000000"/>
          <w:sz w:val="24"/>
          <w:szCs w:val="24"/>
        </w:rPr>
        <w:t xml:space="preserve"> района Пензенской области на </w:t>
      </w:r>
      <w:r>
        <w:rPr>
          <w:b/>
          <w:bCs/>
          <w:color w:val="000000"/>
          <w:sz w:val="24"/>
          <w:szCs w:val="24"/>
        </w:rPr>
        <w:t>2021-2023 годы</w:t>
      </w:r>
      <w:r w:rsidRPr="003D4DD0">
        <w:rPr>
          <w:b/>
          <w:bCs/>
          <w:color w:val="000000"/>
          <w:sz w:val="24"/>
          <w:szCs w:val="24"/>
        </w:rPr>
        <w:t>»</w:t>
      </w:r>
    </w:p>
    <w:p w:rsidR="00E447F0" w:rsidRPr="003D4DD0" w:rsidRDefault="00E447F0" w:rsidP="00375ADD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>ПАСПОРТ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 xml:space="preserve">подпрограммы муниципальной программы  </w:t>
      </w:r>
      <w:r>
        <w:rPr>
          <w:color w:val="000000"/>
          <w:sz w:val="24"/>
          <w:szCs w:val="24"/>
        </w:rPr>
        <w:t xml:space="preserve">Еремеевского  сельсовета Сосновоборского района </w:t>
      </w:r>
      <w:r w:rsidRPr="003D4DD0">
        <w:rPr>
          <w:color w:val="000000"/>
          <w:sz w:val="24"/>
          <w:szCs w:val="24"/>
        </w:rPr>
        <w:t xml:space="preserve">Пензенской области «Развитие муниципального управления в </w:t>
      </w:r>
      <w:r>
        <w:rPr>
          <w:color w:val="000000"/>
          <w:sz w:val="24"/>
          <w:szCs w:val="24"/>
        </w:rPr>
        <w:t>Еремеевском</w:t>
      </w:r>
      <w:r w:rsidRPr="003D4DD0">
        <w:rPr>
          <w:color w:val="000000"/>
          <w:sz w:val="24"/>
          <w:szCs w:val="24"/>
        </w:rPr>
        <w:t xml:space="preserve"> сельсовете </w:t>
      </w:r>
      <w:r>
        <w:rPr>
          <w:color w:val="000000"/>
          <w:sz w:val="24"/>
          <w:szCs w:val="24"/>
        </w:rPr>
        <w:t>Сосновоборского</w:t>
      </w:r>
      <w:r w:rsidRPr="003D4DD0">
        <w:rPr>
          <w:color w:val="000000"/>
          <w:sz w:val="24"/>
          <w:szCs w:val="24"/>
        </w:rPr>
        <w:t xml:space="preserve"> района Пензенской области на </w:t>
      </w:r>
      <w:r>
        <w:rPr>
          <w:sz w:val="24"/>
          <w:szCs w:val="24"/>
        </w:rPr>
        <w:t>2021-2023 годы</w:t>
      </w:r>
      <w:r w:rsidRPr="003D4DD0">
        <w:rPr>
          <w:color w:val="000000"/>
          <w:sz w:val="24"/>
          <w:szCs w:val="24"/>
        </w:rPr>
        <w:t>»</w:t>
      </w:r>
    </w:p>
    <w:p w:rsidR="00E447F0" w:rsidRPr="003D4DD0" w:rsidRDefault="00E447F0" w:rsidP="00375ADD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u w:val="single"/>
        </w:rPr>
      </w:pPr>
    </w:p>
    <w:tbl>
      <w:tblPr>
        <w:tblW w:w="0" w:type="auto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93"/>
        <w:gridCol w:w="6520"/>
      </w:tblGrid>
      <w:tr w:rsidR="00E447F0" w:rsidRPr="003D4DD0">
        <w:trPr>
          <w:trHeight w:val="147"/>
          <w:tblCellSpacing w:w="5" w:type="nil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 xml:space="preserve">Управление муниципальной собственностью </w:t>
            </w:r>
            <w:r>
              <w:rPr>
                <w:sz w:val="24"/>
                <w:szCs w:val="24"/>
              </w:rPr>
              <w:t xml:space="preserve">Еремеевского  сельсовета Сосновоборского района </w:t>
            </w:r>
            <w:r w:rsidRPr="003D4DD0">
              <w:rPr>
                <w:sz w:val="24"/>
                <w:szCs w:val="24"/>
              </w:rPr>
              <w:t xml:space="preserve">Пензенской области на </w:t>
            </w:r>
            <w:r>
              <w:rPr>
                <w:sz w:val="24"/>
                <w:szCs w:val="24"/>
              </w:rPr>
              <w:t>2021-2023 годы</w:t>
            </w:r>
          </w:p>
        </w:tc>
      </w:tr>
      <w:tr w:rsidR="00E447F0" w:rsidRPr="003D4DD0">
        <w:trPr>
          <w:trHeight w:val="407"/>
          <w:tblCellSpacing w:w="5" w:type="nil"/>
        </w:trPr>
        <w:tc>
          <w:tcPr>
            <w:tcW w:w="35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 исполнитель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            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Еремеевского  сельсовета </w:t>
            </w:r>
          </w:p>
        </w:tc>
      </w:tr>
      <w:tr w:rsidR="00E447F0" w:rsidRPr="003D4DD0">
        <w:trPr>
          <w:trHeight w:val="147"/>
          <w:tblCellSpacing w:w="5" w:type="nil"/>
        </w:trPr>
        <w:tc>
          <w:tcPr>
            <w:tcW w:w="35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подпрограммы        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3D4DD0">
              <w:rPr>
                <w:sz w:val="24"/>
                <w:szCs w:val="24"/>
              </w:rPr>
              <w:t xml:space="preserve">овышение эффективности и качества управления муниципальной собственностью, увеличение доходов бюджета </w:t>
            </w:r>
            <w:r>
              <w:rPr>
                <w:sz w:val="24"/>
                <w:szCs w:val="24"/>
              </w:rPr>
              <w:t xml:space="preserve">Еремеевского  сельсовета </w:t>
            </w:r>
            <w:r w:rsidRPr="003D4DD0">
              <w:rPr>
                <w:sz w:val="24"/>
                <w:szCs w:val="24"/>
              </w:rPr>
              <w:t>на основе эффективного управления муниципальной собственностью,  развитие механизма передачи прав на муниципальное имущество и земельные участки,</w:t>
            </w:r>
            <w:r>
              <w:rPr>
                <w:sz w:val="24"/>
                <w:szCs w:val="24"/>
              </w:rPr>
              <w:t xml:space="preserve"> </w:t>
            </w:r>
            <w:r w:rsidRPr="003D4DD0">
              <w:rPr>
                <w:sz w:val="24"/>
                <w:szCs w:val="24"/>
              </w:rPr>
              <w:t xml:space="preserve">в том числе получения доходов в  </w:t>
            </w:r>
            <w:r>
              <w:rPr>
                <w:sz w:val="24"/>
                <w:szCs w:val="24"/>
              </w:rPr>
              <w:t>б</w:t>
            </w:r>
            <w:r w:rsidRPr="003D4DD0">
              <w:rPr>
                <w:sz w:val="24"/>
                <w:szCs w:val="24"/>
              </w:rPr>
              <w:t>юджет</w:t>
            </w:r>
            <w:r>
              <w:rPr>
                <w:sz w:val="24"/>
                <w:szCs w:val="24"/>
              </w:rPr>
              <w:t xml:space="preserve"> Еремеевского  сельсовета</w:t>
            </w:r>
          </w:p>
        </w:tc>
      </w:tr>
      <w:tr w:rsidR="00E447F0" w:rsidRPr="003D4DD0">
        <w:trPr>
          <w:trHeight w:val="1401"/>
          <w:tblCellSpacing w:w="5" w:type="nil"/>
        </w:trPr>
        <w:tc>
          <w:tcPr>
            <w:tcW w:w="35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Задачи подпрограммы      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</w:t>
            </w:r>
            <w:r w:rsidRPr="003D4DD0">
              <w:rPr>
                <w:sz w:val="24"/>
                <w:szCs w:val="24"/>
              </w:rPr>
              <w:t>оздание условий для вовлечения в хозяйственный оборот объектов муниципального имущества</w:t>
            </w:r>
            <w:r>
              <w:rPr>
                <w:sz w:val="24"/>
                <w:szCs w:val="24"/>
              </w:rPr>
              <w:t>;</w:t>
            </w:r>
          </w:p>
          <w:p w:rsidR="00E447F0" w:rsidRDefault="00E447F0" w:rsidP="000900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D4DD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создание условий для увеличения налогооблагаемой базы </w:t>
            </w:r>
            <w:r w:rsidRPr="003D4DD0">
              <w:rPr>
                <w:sz w:val="24"/>
                <w:szCs w:val="24"/>
              </w:rPr>
              <w:t xml:space="preserve"> муниципального имущества</w:t>
            </w:r>
            <w:r>
              <w:rPr>
                <w:sz w:val="24"/>
                <w:szCs w:val="24"/>
              </w:rPr>
              <w:t>;</w:t>
            </w:r>
          </w:p>
          <w:p w:rsidR="00E447F0" w:rsidRDefault="00E447F0" w:rsidP="000900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-выявление не зарегистрированных объектов;</w:t>
            </w:r>
          </w:p>
          <w:p w:rsidR="00E447F0" w:rsidRPr="003D4DD0" w:rsidRDefault="00E447F0" w:rsidP="000900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-проведение жилищного и муниципального контроля;</w:t>
            </w:r>
          </w:p>
          <w:p w:rsidR="00E447F0" w:rsidRPr="003D4DD0" w:rsidRDefault="00E447F0" w:rsidP="00090082">
            <w:pPr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 мониторинга расходов на содержание муниципального имущества.</w:t>
            </w:r>
          </w:p>
        </w:tc>
      </w:tr>
      <w:tr w:rsidR="00E447F0" w:rsidRPr="003D4DD0">
        <w:trPr>
          <w:trHeight w:val="407"/>
          <w:tblCellSpacing w:w="5" w:type="nil"/>
        </w:trPr>
        <w:tc>
          <w:tcPr>
            <w:tcW w:w="35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Целевые показатели    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            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- вовлечение в хозяйственный оборот объектов муниципального имущества</w:t>
            </w:r>
            <w:r>
              <w:rPr>
                <w:sz w:val="24"/>
                <w:szCs w:val="24"/>
              </w:rPr>
              <w:t>;</w:t>
            </w:r>
            <w:r w:rsidRPr="003D4DD0">
              <w:rPr>
                <w:sz w:val="24"/>
                <w:szCs w:val="24"/>
              </w:rPr>
              <w:t xml:space="preserve"> </w:t>
            </w:r>
          </w:p>
          <w:p w:rsidR="00E447F0" w:rsidRPr="003D4DD0" w:rsidRDefault="00E447F0" w:rsidP="00090082">
            <w:pPr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- сокращение расходов бюджета на содержание муниципального имущества;</w:t>
            </w:r>
          </w:p>
          <w:p w:rsidR="00E447F0" w:rsidRPr="003D4DD0" w:rsidRDefault="00E447F0" w:rsidP="00090082">
            <w:pPr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- повышение доходов бюджета от использования муниципального имущества.</w:t>
            </w:r>
          </w:p>
        </w:tc>
      </w:tr>
      <w:tr w:rsidR="00E447F0" w:rsidRPr="003D4DD0">
        <w:trPr>
          <w:trHeight w:val="407"/>
          <w:tblCellSpacing w:w="5" w:type="nil"/>
        </w:trPr>
        <w:tc>
          <w:tcPr>
            <w:tcW w:w="35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Сроки и этапы реализации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            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F84DC6">
            <w:pPr>
              <w:pStyle w:val="ConsPlusCell"/>
              <w:ind w:firstLine="2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2021-2023</w:t>
            </w:r>
            <w:r w:rsidRPr="00807E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годы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 разделения на этапы</w:t>
            </w:r>
          </w:p>
        </w:tc>
      </w:tr>
      <w:tr w:rsidR="00E447F0" w:rsidRPr="003D4DD0">
        <w:trPr>
          <w:trHeight w:val="611"/>
          <w:tblCellSpacing w:w="5" w:type="nil"/>
        </w:trPr>
        <w:tc>
          <w:tcPr>
            <w:tcW w:w="35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Ресурсное обеспечение        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(по годам)  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B7006" w:rsidRDefault="00E447F0" w:rsidP="00090082">
            <w:pPr>
              <w:pStyle w:val="Default"/>
              <w:jc w:val="both"/>
            </w:pPr>
            <w:r w:rsidRPr="003D4DD0">
              <w:t xml:space="preserve">Для реализации подпрограммы необходимы средства бюджета </w:t>
            </w:r>
            <w:r>
              <w:t>Еремеевского</w:t>
            </w:r>
            <w:r w:rsidRPr="003B7006">
              <w:t xml:space="preserve">  сельсовета  –  </w:t>
            </w:r>
            <w:r>
              <w:t>0,0</w:t>
            </w:r>
            <w:r w:rsidRPr="003B7006">
              <w:t xml:space="preserve"> тыс. рублей, в том числе: </w:t>
            </w:r>
          </w:p>
          <w:p w:rsidR="00E447F0" w:rsidRPr="003B7006" w:rsidRDefault="00E447F0" w:rsidP="00090082">
            <w:pPr>
              <w:pStyle w:val="Default"/>
              <w:jc w:val="both"/>
            </w:pPr>
            <w:r>
              <w:t>2021 год – 0,0</w:t>
            </w:r>
            <w:r w:rsidRPr="003B7006">
              <w:t xml:space="preserve"> тыс. рублей; </w:t>
            </w:r>
          </w:p>
          <w:p w:rsidR="00E447F0" w:rsidRPr="003B7006" w:rsidRDefault="00E447F0" w:rsidP="00090082">
            <w:pPr>
              <w:pStyle w:val="Default"/>
              <w:jc w:val="both"/>
            </w:pPr>
            <w:r>
              <w:t>2022 год – 0,0</w:t>
            </w:r>
            <w:r w:rsidRPr="003B7006">
              <w:t xml:space="preserve"> тыс. рублей; </w:t>
            </w:r>
          </w:p>
          <w:p w:rsidR="00E447F0" w:rsidRPr="003D4DD0" w:rsidRDefault="00E447F0" w:rsidP="00090082">
            <w:pPr>
              <w:pStyle w:val="a0"/>
              <w:spacing w:befor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 год – 0</w:t>
            </w:r>
            <w:r w:rsidRPr="003B7006">
              <w:rPr>
                <w:color w:val="000000"/>
                <w:sz w:val="24"/>
                <w:szCs w:val="24"/>
              </w:rPr>
              <w:t>,0 тыс. рублей.</w:t>
            </w:r>
          </w:p>
        </w:tc>
      </w:tr>
    </w:tbl>
    <w:p w:rsidR="00E447F0" w:rsidRPr="003D4DD0" w:rsidRDefault="00E447F0" w:rsidP="00375ADD">
      <w:pPr>
        <w:autoSpaceDE w:val="0"/>
        <w:autoSpaceDN w:val="0"/>
        <w:adjustRightInd w:val="0"/>
        <w:ind w:right="-1"/>
        <w:jc w:val="center"/>
        <w:rPr>
          <w:b/>
          <w:bCs/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right="-1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</w:t>
      </w:r>
      <w:r w:rsidRPr="003D4DD0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>5</w:t>
      </w:r>
      <w:r w:rsidRPr="003D4DD0">
        <w:rPr>
          <w:b/>
          <w:bCs/>
          <w:color w:val="000000"/>
          <w:sz w:val="24"/>
          <w:szCs w:val="24"/>
        </w:rPr>
        <w:t>.1. Характеристика сферы реализации подпрограммы, описание основных проблем и обоснование включения в муниципальную программу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</w:p>
    <w:p w:rsidR="00E447F0" w:rsidRPr="003D4DD0" w:rsidRDefault="00E447F0" w:rsidP="00375ADD">
      <w:pPr>
        <w:ind w:firstLine="709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Разработка и выполнение подпрограммы обусловлены рядом причин.</w:t>
      </w:r>
    </w:p>
    <w:p w:rsidR="00E447F0" w:rsidRPr="003D4DD0" w:rsidRDefault="00E447F0" w:rsidP="00375ADD">
      <w:pPr>
        <w:jc w:val="both"/>
        <w:rPr>
          <w:sz w:val="24"/>
          <w:szCs w:val="24"/>
        </w:rPr>
      </w:pPr>
      <w:r w:rsidRPr="003D4DD0">
        <w:rPr>
          <w:sz w:val="24"/>
          <w:szCs w:val="24"/>
        </w:rPr>
        <w:t>Согласно статье 8 Федерального закона от 29.07.1998 № 135-ФЗ «Об оценочной деятельности в Российской Федерации» проведение оценки объектов является обязательным в случае вовлечения в сделку объектов оценки, принадлежащих полностью или частично муниципальным образованиям, в том числе:</w:t>
      </w:r>
    </w:p>
    <w:p w:rsidR="00E447F0" w:rsidRPr="003D4DD0" w:rsidRDefault="00E447F0" w:rsidP="00375ADD">
      <w:pPr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- при определении стоимости объектов оценки, принадлежащих муниципальным образованиям, в целях их приватизации, передачи в доверительное управление либо передачи в аренду; </w:t>
      </w:r>
    </w:p>
    <w:p w:rsidR="00E447F0" w:rsidRPr="003D4DD0" w:rsidRDefault="00E447F0" w:rsidP="00375ADD">
      <w:pPr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- при использовании объектов оценки, принадлежащих муниципальным образованиям, в качестве предмета залога; </w:t>
      </w:r>
    </w:p>
    <w:p w:rsidR="00E447F0" w:rsidRPr="003D4DD0" w:rsidRDefault="00E447F0" w:rsidP="00375ADD">
      <w:pPr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- при продаже или ином отчуждении объектов оценки, принадлежащих муниципальным образованиям; </w:t>
      </w:r>
    </w:p>
    <w:p w:rsidR="00E447F0" w:rsidRPr="003D4DD0" w:rsidRDefault="00E447F0" w:rsidP="00375ADD">
      <w:pPr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- при переуступке долговых обязательств, связанных с объектами оценки, принадлежащими муниципальным образованиям; </w:t>
      </w:r>
    </w:p>
    <w:p w:rsidR="00E447F0" w:rsidRPr="003D4DD0" w:rsidRDefault="00E447F0" w:rsidP="00375ADD">
      <w:pPr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- при передаче объектов оценки, принадлежащих муниципальным образованиям, в качестве вклада в уставные капиталы, фонды юридических лиц, а также при возникновении спора о стоимости объекта оценки. </w:t>
      </w:r>
    </w:p>
    <w:p w:rsidR="00E447F0" w:rsidRPr="003D4DD0" w:rsidRDefault="00E447F0" w:rsidP="00375AD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3D4DD0">
        <w:rPr>
          <w:sz w:val="24"/>
          <w:szCs w:val="24"/>
        </w:rPr>
        <w:t>В соответствии с Федеральными за</w:t>
      </w:r>
      <w:r>
        <w:rPr>
          <w:sz w:val="24"/>
          <w:szCs w:val="24"/>
        </w:rPr>
        <w:t xml:space="preserve">конами от 21.12.2001 № 178-ФЗ                </w:t>
      </w:r>
      <w:r w:rsidRPr="003D4DD0">
        <w:rPr>
          <w:sz w:val="24"/>
          <w:szCs w:val="24"/>
        </w:rPr>
        <w:t xml:space="preserve">   «О приватизации государственного и муниципального имущества»,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при приватизации муниципального имущества требуется проведение рыночной оценки объектов, подлежащих отчуждению. </w:t>
      </w:r>
    </w:p>
    <w:p w:rsidR="00E447F0" w:rsidRPr="003D4DD0" w:rsidRDefault="00E447F0" w:rsidP="00375ADD">
      <w:pPr>
        <w:ind w:firstLine="708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Конечным результатом осуществления приема в собственность </w:t>
      </w:r>
      <w:r>
        <w:rPr>
          <w:sz w:val="24"/>
          <w:szCs w:val="24"/>
        </w:rPr>
        <w:t xml:space="preserve">Еремеевского  сельсовета </w:t>
      </w:r>
      <w:r w:rsidRPr="003D4DD0">
        <w:rPr>
          <w:sz w:val="24"/>
          <w:szCs w:val="24"/>
        </w:rPr>
        <w:t xml:space="preserve">бесхозяйного недвижимого имущества является проведение государственной регистрации права собственности на объект недвижимости на основании вступившего в силу решения суда и включение его в реестр муниципального имущества  </w:t>
      </w:r>
      <w:r>
        <w:rPr>
          <w:sz w:val="24"/>
          <w:szCs w:val="24"/>
        </w:rPr>
        <w:t xml:space="preserve">Еремеевского </w:t>
      </w:r>
      <w:r w:rsidRPr="003D4DD0">
        <w:rPr>
          <w:sz w:val="24"/>
          <w:szCs w:val="24"/>
        </w:rPr>
        <w:t xml:space="preserve"> сельсовета. Включение объектов бесхозяйного недвижимого имущества в реестр муниципального имущества </w:t>
      </w:r>
      <w:r>
        <w:rPr>
          <w:sz w:val="24"/>
          <w:szCs w:val="24"/>
        </w:rPr>
        <w:t xml:space="preserve">Еремеевского </w:t>
      </w:r>
      <w:r w:rsidRPr="003D4DD0">
        <w:rPr>
          <w:sz w:val="24"/>
          <w:szCs w:val="24"/>
        </w:rPr>
        <w:t xml:space="preserve"> сельсовета влечет принятие к бухгалтерскому учету основных средств, которым являются данные объекты. Первоначальной стоимостью основных средств </w:t>
      </w:r>
      <w:r>
        <w:rPr>
          <w:sz w:val="24"/>
          <w:szCs w:val="24"/>
        </w:rPr>
        <w:t xml:space="preserve"> </w:t>
      </w:r>
      <w:r w:rsidRPr="003D4DD0">
        <w:rPr>
          <w:sz w:val="24"/>
          <w:szCs w:val="24"/>
        </w:rPr>
        <w:t xml:space="preserve">признается текущая рыночная оценка на дату принятия основных средств  к бухгалтерскому учету. Для выполнения требований приказов Минфина РФ от 30.03.2001 № 26н «Об утверждении Положения по бухгалтерскому учету «Учет основных средств» ПБУ 6/01», от 06.12.2010 № 162н «Об утверждении Плана счетов бюджетного учета и Инструкции по его применению» администрация </w:t>
      </w:r>
      <w:r>
        <w:rPr>
          <w:sz w:val="24"/>
          <w:szCs w:val="24"/>
        </w:rPr>
        <w:t xml:space="preserve">Еремеевского </w:t>
      </w:r>
      <w:r w:rsidRPr="003D4DD0">
        <w:rPr>
          <w:sz w:val="24"/>
          <w:szCs w:val="24"/>
        </w:rPr>
        <w:t xml:space="preserve"> сельсовета организует проведение независимой оценки бесхозяйного недвижимого имущества после проведения государственной регистрации права собственности </w:t>
      </w:r>
      <w:r>
        <w:rPr>
          <w:sz w:val="24"/>
          <w:szCs w:val="24"/>
        </w:rPr>
        <w:t>Еремеевского  сельсовета</w:t>
      </w:r>
      <w:r w:rsidRPr="003D4DD0">
        <w:rPr>
          <w:sz w:val="24"/>
          <w:szCs w:val="24"/>
        </w:rPr>
        <w:t xml:space="preserve"> в соответствии со статьей 8 Федерального закона от 29.07.1998 № 135-ФЗ «Об оценочной деятельности в Российской Федерации». </w:t>
      </w:r>
    </w:p>
    <w:p w:rsidR="00E447F0" w:rsidRPr="003D4DD0" w:rsidRDefault="00E447F0" w:rsidP="00375AD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3D4DD0">
        <w:rPr>
          <w:sz w:val="24"/>
          <w:szCs w:val="24"/>
        </w:rPr>
        <w:t>бязанность по изготовлению технической документации на объект недвижимости лежит на балансодержателе этого объекта</w:t>
      </w:r>
      <w:r>
        <w:rPr>
          <w:sz w:val="24"/>
          <w:szCs w:val="24"/>
        </w:rPr>
        <w:t xml:space="preserve">. </w:t>
      </w:r>
      <w:r w:rsidRPr="003D4DD0">
        <w:rPr>
          <w:sz w:val="24"/>
          <w:szCs w:val="24"/>
        </w:rPr>
        <w:t>Наличие технической документации (технические и кадастровые паспорта на объекты, справки об объектах недвижимости) необходимо для распоряжения имуществом (приватизация, закрепление за муниципальными предприятиями и учреждениями, передача по договорам безвозмездного пользования и аренды и т.д.), а также для обеспечения государственной регистрации прав.</w:t>
      </w:r>
    </w:p>
    <w:p w:rsidR="00E447F0" w:rsidRPr="003D4DD0" w:rsidRDefault="00E447F0" w:rsidP="00375ADD">
      <w:pPr>
        <w:ind w:firstLine="708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Принимая во внимание, что паспортизация объектов недвижимости, необходимая для осуществления государственной регистрации прав, является высокобюджетным мероприятием, она производилась в рамках выделяемых бюджетных средств и по мере необходимости, т.е. при приватизации, закреплении за муниципальными предприятиями и учреждениями, передаче в государственную собственность в связи с разграничением полномочий, при заключении договоров аренды и других сделок с муниципальными недвижимыми объектами.</w:t>
      </w:r>
    </w:p>
    <w:p w:rsidR="00E447F0" w:rsidRPr="003D4DD0" w:rsidRDefault="00E447F0" w:rsidP="00375ADD">
      <w:pPr>
        <w:ind w:firstLine="708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Подпрограммные мероприятия направлены на решение конкретных задач по учету и эффективному использованию объектов недвижимого имущества. </w:t>
      </w:r>
    </w:p>
    <w:p w:rsidR="00E447F0" w:rsidRPr="003D4DD0" w:rsidRDefault="00E447F0" w:rsidP="00375ADD">
      <w:pPr>
        <w:ind w:firstLine="708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Кроме того, на основе технической документации, полученной в результате реализации подпрограммы, будут актуализированы сведения по объектам недвижимого имущества, учитываемым в реестре муниципального имущества </w:t>
      </w:r>
      <w:r>
        <w:rPr>
          <w:sz w:val="24"/>
          <w:szCs w:val="24"/>
        </w:rPr>
        <w:t xml:space="preserve">Еремеевского </w:t>
      </w:r>
      <w:r w:rsidRPr="003D4DD0">
        <w:rPr>
          <w:sz w:val="24"/>
          <w:szCs w:val="24"/>
        </w:rPr>
        <w:t xml:space="preserve"> сельсовета, что повысит достоверность базы данных реестра. </w:t>
      </w:r>
    </w:p>
    <w:p w:rsidR="00E447F0" w:rsidRPr="003D4DD0" w:rsidRDefault="00E447F0" w:rsidP="00375ADD">
      <w:pPr>
        <w:ind w:firstLine="708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Условия рыночных отношений требуют определенной оперативности в принятии управленческих решений по вопросам использования муниципального имущества </w:t>
      </w:r>
      <w:r>
        <w:rPr>
          <w:sz w:val="24"/>
          <w:szCs w:val="24"/>
        </w:rPr>
        <w:t xml:space="preserve">Еремеевского </w:t>
      </w:r>
      <w:r w:rsidRPr="003D4DD0">
        <w:rPr>
          <w:sz w:val="24"/>
          <w:szCs w:val="24"/>
        </w:rPr>
        <w:t xml:space="preserve"> сельсовета, обеспечение которой без полного состава документации по объектам недвижимого имущества не представляется возможным. </w:t>
      </w:r>
    </w:p>
    <w:p w:rsidR="00E447F0" w:rsidRPr="003D4DD0" w:rsidRDefault="00E447F0" w:rsidP="00375ADD">
      <w:pPr>
        <w:ind w:firstLine="708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Подпрограмма определяет действия администрации по контролю за использованием муниципального имущества и обеспечению его деятельности, направленные на создание условий для вовлечения в хозяйственный оборот объектов муниципального имущества, что позволит сократить расходы бюджета на содержание муниципального имущества и повысить доходы от его использования, т.е. повысить эффективность муниципального управления.</w:t>
      </w:r>
    </w:p>
    <w:p w:rsidR="00E447F0" w:rsidRPr="003D4DD0" w:rsidRDefault="00E447F0" w:rsidP="00375ADD">
      <w:pPr>
        <w:autoSpaceDE w:val="0"/>
        <w:autoSpaceDN w:val="0"/>
        <w:adjustRightInd w:val="0"/>
        <w:ind w:right="-1"/>
        <w:jc w:val="both"/>
        <w:rPr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right="-1"/>
        <w:jc w:val="center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</w:t>
      </w:r>
      <w:r w:rsidRPr="003D4DD0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>5</w:t>
      </w:r>
      <w:r w:rsidRPr="003D4DD0">
        <w:rPr>
          <w:b/>
          <w:bCs/>
          <w:color w:val="000000"/>
          <w:sz w:val="24"/>
          <w:szCs w:val="24"/>
        </w:rPr>
        <w:t>.2. Цели, задачи подпрограммы</w:t>
      </w:r>
    </w:p>
    <w:p w:rsidR="00E447F0" w:rsidRPr="003D4DD0" w:rsidRDefault="00E447F0" w:rsidP="00375ADD">
      <w:pPr>
        <w:ind w:firstLine="708"/>
        <w:jc w:val="both"/>
        <w:rPr>
          <w:sz w:val="24"/>
          <w:szCs w:val="24"/>
        </w:rPr>
      </w:pPr>
    </w:p>
    <w:p w:rsidR="00E447F0" w:rsidRPr="003D4DD0" w:rsidRDefault="00E447F0" w:rsidP="00375ADD">
      <w:pPr>
        <w:ind w:firstLine="708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Целью подпрограммы является повышение эффективности и качества управления муниципальной собственностью, увеличение доходов бюджета </w:t>
      </w:r>
      <w:r>
        <w:rPr>
          <w:sz w:val="24"/>
          <w:szCs w:val="24"/>
        </w:rPr>
        <w:t xml:space="preserve">Еремеевского  сельсовета </w:t>
      </w:r>
      <w:r w:rsidRPr="003D4DD0">
        <w:rPr>
          <w:sz w:val="24"/>
          <w:szCs w:val="24"/>
        </w:rPr>
        <w:t>на основе эффективного управления муниципальной собственностью,  развитие механизма передачи прав на муниципальное имущество и земельные участки,</w:t>
      </w:r>
      <w:r>
        <w:rPr>
          <w:sz w:val="24"/>
          <w:szCs w:val="24"/>
        </w:rPr>
        <w:t xml:space="preserve"> </w:t>
      </w:r>
      <w:r w:rsidRPr="003D4DD0">
        <w:rPr>
          <w:sz w:val="24"/>
          <w:szCs w:val="24"/>
        </w:rPr>
        <w:t xml:space="preserve">в том числе получения доходов в  </w:t>
      </w:r>
      <w:r>
        <w:rPr>
          <w:sz w:val="24"/>
          <w:szCs w:val="24"/>
        </w:rPr>
        <w:t>б</w:t>
      </w:r>
      <w:r w:rsidRPr="003D4DD0">
        <w:rPr>
          <w:sz w:val="24"/>
          <w:szCs w:val="24"/>
        </w:rPr>
        <w:t>юджет</w:t>
      </w:r>
      <w:r>
        <w:rPr>
          <w:sz w:val="24"/>
          <w:szCs w:val="24"/>
        </w:rPr>
        <w:t xml:space="preserve"> Еремеевского  сельсовета.</w:t>
      </w:r>
    </w:p>
    <w:p w:rsidR="00E447F0" w:rsidRPr="003D4DD0" w:rsidRDefault="00E447F0" w:rsidP="00375ADD">
      <w:pPr>
        <w:ind w:firstLine="709"/>
        <w:rPr>
          <w:sz w:val="24"/>
          <w:szCs w:val="24"/>
        </w:rPr>
      </w:pPr>
      <w:r w:rsidRPr="003D4DD0">
        <w:rPr>
          <w:sz w:val="24"/>
          <w:szCs w:val="24"/>
        </w:rPr>
        <w:t>Задачами подпрограммы является:</w:t>
      </w:r>
    </w:p>
    <w:p w:rsidR="00E447F0" w:rsidRPr="003D4DD0" w:rsidRDefault="00E447F0" w:rsidP="00375ADD">
      <w:pPr>
        <w:jc w:val="both"/>
        <w:rPr>
          <w:sz w:val="24"/>
          <w:szCs w:val="24"/>
        </w:rPr>
      </w:pPr>
      <w:r w:rsidRPr="003D4DD0">
        <w:rPr>
          <w:sz w:val="24"/>
          <w:szCs w:val="24"/>
        </w:rPr>
        <w:t>- создание условий для вовлечения в хозяйственный оборот объектов муниципального имущества;</w:t>
      </w:r>
    </w:p>
    <w:p w:rsidR="00E447F0" w:rsidRDefault="00E447F0" w:rsidP="00375ADD">
      <w:pPr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- </w:t>
      </w:r>
      <w:r>
        <w:rPr>
          <w:sz w:val="24"/>
          <w:szCs w:val="24"/>
        </w:rPr>
        <w:t>создание условий для увеличения налогооблагаемой базы</w:t>
      </w:r>
      <w:r w:rsidRPr="003D4DD0">
        <w:rPr>
          <w:sz w:val="24"/>
          <w:szCs w:val="24"/>
        </w:rPr>
        <w:t>;</w:t>
      </w:r>
    </w:p>
    <w:p w:rsidR="00E447F0" w:rsidRDefault="00E447F0" w:rsidP="00375ADD">
      <w:pPr>
        <w:jc w:val="both"/>
        <w:rPr>
          <w:sz w:val="24"/>
          <w:szCs w:val="24"/>
        </w:rPr>
      </w:pPr>
      <w:r>
        <w:rPr>
          <w:sz w:val="24"/>
          <w:szCs w:val="24"/>
        </w:rPr>
        <w:t>- выявление не зарегистрированных объектов;</w:t>
      </w:r>
    </w:p>
    <w:p w:rsidR="00E447F0" w:rsidRPr="003D4DD0" w:rsidRDefault="00E447F0" w:rsidP="00375ADD">
      <w:pPr>
        <w:jc w:val="both"/>
        <w:rPr>
          <w:sz w:val="24"/>
          <w:szCs w:val="24"/>
        </w:rPr>
      </w:pPr>
      <w:r>
        <w:rPr>
          <w:sz w:val="24"/>
          <w:szCs w:val="24"/>
        </w:rPr>
        <w:t>- проведение жилищного и муниципального контроля;</w:t>
      </w:r>
    </w:p>
    <w:p w:rsidR="00E447F0" w:rsidRDefault="00E447F0" w:rsidP="00375ADD">
      <w:pPr>
        <w:rPr>
          <w:sz w:val="24"/>
          <w:szCs w:val="24"/>
        </w:rPr>
      </w:pPr>
      <w:r w:rsidRPr="003D4DD0">
        <w:rPr>
          <w:sz w:val="24"/>
          <w:szCs w:val="24"/>
        </w:rPr>
        <w:t xml:space="preserve">- </w:t>
      </w:r>
      <w:r>
        <w:rPr>
          <w:sz w:val="24"/>
          <w:szCs w:val="24"/>
        </w:rPr>
        <w:t>проведение мониторинга расходов на содержание муниципального имущества.</w:t>
      </w:r>
    </w:p>
    <w:p w:rsidR="00E447F0" w:rsidRPr="003D4DD0" w:rsidRDefault="00E447F0" w:rsidP="00375ADD">
      <w:pPr>
        <w:rPr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</w:t>
      </w:r>
      <w:r w:rsidRPr="003D4DD0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>5</w:t>
      </w:r>
      <w:r w:rsidRPr="003D4DD0">
        <w:rPr>
          <w:b/>
          <w:bCs/>
          <w:color w:val="000000"/>
          <w:sz w:val="24"/>
          <w:szCs w:val="24"/>
        </w:rPr>
        <w:t>.3. Сроки реализации подпрограммы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both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 xml:space="preserve">Срок реализации подпрограммы – </w:t>
      </w:r>
      <w:r>
        <w:rPr>
          <w:sz w:val="24"/>
          <w:szCs w:val="24"/>
        </w:rPr>
        <w:t>2021-2023 годы</w:t>
      </w:r>
      <w:r>
        <w:rPr>
          <w:color w:val="000000"/>
          <w:sz w:val="24"/>
          <w:szCs w:val="24"/>
        </w:rPr>
        <w:t xml:space="preserve"> без разделения на этапы.</w:t>
      </w:r>
    </w:p>
    <w:p w:rsidR="00E447F0" w:rsidRPr="003D4DD0" w:rsidRDefault="00E447F0" w:rsidP="00375ADD">
      <w:pPr>
        <w:pStyle w:val="2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447F0" w:rsidRPr="003D4DD0" w:rsidRDefault="00E447F0" w:rsidP="00375ADD">
      <w:pPr>
        <w:pStyle w:val="2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3D4DD0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D4DD0">
        <w:rPr>
          <w:rFonts w:ascii="Times New Roman" w:hAnsi="Times New Roman" w:cs="Times New Roman"/>
          <w:b/>
          <w:bCs/>
          <w:sz w:val="24"/>
          <w:szCs w:val="24"/>
        </w:rPr>
        <w:t>.4. Участие органов других организаций в реализации подпрограммы</w:t>
      </w:r>
    </w:p>
    <w:p w:rsidR="00E447F0" w:rsidRPr="003D4DD0" w:rsidRDefault="00E447F0" w:rsidP="00375ADD">
      <w:pPr>
        <w:pStyle w:val="20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447F0" w:rsidRPr="003D4DD0" w:rsidRDefault="00E447F0" w:rsidP="00375ADD">
      <w:pPr>
        <w:pStyle w:val="2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4DD0">
        <w:rPr>
          <w:rFonts w:ascii="Times New Roman" w:hAnsi="Times New Roman" w:cs="Times New Roman"/>
          <w:sz w:val="24"/>
          <w:szCs w:val="24"/>
        </w:rPr>
        <w:t>Другие организации в реализации подпрограммы участия не принимают.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both"/>
        <w:rPr>
          <w:i/>
          <w:iCs/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</w:t>
      </w:r>
      <w:r w:rsidRPr="003D4DD0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>5</w:t>
      </w:r>
      <w:r w:rsidRPr="003D4DD0">
        <w:rPr>
          <w:b/>
          <w:bCs/>
          <w:color w:val="000000"/>
          <w:sz w:val="24"/>
          <w:szCs w:val="24"/>
        </w:rPr>
        <w:t>.5. Объем финансовых ресурсов, необходимых для реализации подпрограммы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</w:p>
    <w:p w:rsidR="00E447F0" w:rsidRPr="003D4DD0" w:rsidRDefault="00E447F0" w:rsidP="00375ADD">
      <w:pPr>
        <w:pStyle w:val="Default"/>
        <w:jc w:val="both"/>
        <w:rPr>
          <w:color w:val="auto"/>
        </w:rPr>
      </w:pPr>
      <w:r w:rsidRPr="003D4DD0">
        <w:t xml:space="preserve">Для реализации подпрограммы необходимы средства бюджета </w:t>
      </w:r>
      <w:r>
        <w:t xml:space="preserve">Еремеевского </w:t>
      </w:r>
      <w:r w:rsidRPr="003D4DD0">
        <w:t xml:space="preserve"> сельсовета  –  </w:t>
      </w:r>
      <w:r>
        <w:t>0,0</w:t>
      </w:r>
      <w:r w:rsidRPr="003D4DD0">
        <w:t xml:space="preserve"> </w:t>
      </w:r>
      <w:r w:rsidRPr="003D4DD0">
        <w:rPr>
          <w:color w:val="auto"/>
        </w:rPr>
        <w:t xml:space="preserve">тыс. рублей, в том числе: </w:t>
      </w:r>
    </w:p>
    <w:p w:rsidR="00E447F0" w:rsidRPr="003D4DD0" w:rsidRDefault="00E447F0" w:rsidP="00375ADD">
      <w:pPr>
        <w:pStyle w:val="Default"/>
        <w:jc w:val="both"/>
        <w:rPr>
          <w:color w:val="auto"/>
        </w:rPr>
      </w:pPr>
      <w:r>
        <w:rPr>
          <w:color w:val="auto"/>
        </w:rPr>
        <w:t xml:space="preserve">   </w:t>
      </w:r>
    </w:p>
    <w:p w:rsidR="00E447F0" w:rsidRPr="003D4DD0" w:rsidRDefault="00E447F0" w:rsidP="00375ADD">
      <w:pPr>
        <w:pStyle w:val="Default"/>
        <w:jc w:val="both"/>
        <w:rPr>
          <w:color w:val="auto"/>
        </w:rPr>
      </w:pPr>
      <w:r>
        <w:rPr>
          <w:color w:val="auto"/>
        </w:rPr>
        <w:t xml:space="preserve">  2021</w:t>
      </w:r>
      <w:r w:rsidRPr="003D4DD0">
        <w:rPr>
          <w:color w:val="auto"/>
        </w:rPr>
        <w:t xml:space="preserve"> год – </w:t>
      </w:r>
      <w:r>
        <w:rPr>
          <w:color w:val="auto"/>
        </w:rPr>
        <w:t>0,0</w:t>
      </w:r>
      <w:r w:rsidRPr="003D4DD0">
        <w:rPr>
          <w:color w:val="auto"/>
        </w:rPr>
        <w:t xml:space="preserve"> тыс. рублей; </w:t>
      </w:r>
    </w:p>
    <w:p w:rsidR="00E447F0" w:rsidRPr="003D4DD0" w:rsidRDefault="00E447F0" w:rsidP="00375ADD">
      <w:pPr>
        <w:pStyle w:val="Default"/>
        <w:jc w:val="both"/>
        <w:rPr>
          <w:color w:val="auto"/>
        </w:rPr>
      </w:pPr>
      <w:r>
        <w:rPr>
          <w:color w:val="auto"/>
        </w:rPr>
        <w:t xml:space="preserve">  2022</w:t>
      </w:r>
      <w:r w:rsidRPr="003D4DD0">
        <w:rPr>
          <w:color w:val="auto"/>
        </w:rPr>
        <w:t xml:space="preserve"> год – </w:t>
      </w:r>
      <w:r>
        <w:rPr>
          <w:color w:val="auto"/>
        </w:rPr>
        <w:t>0,0</w:t>
      </w:r>
      <w:r w:rsidRPr="003D4DD0">
        <w:rPr>
          <w:color w:val="auto"/>
        </w:rPr>
        <w:t xml:space="preserve"> тыс. рублей; </w:t>
      </w:r>
    </w:p>
    <w:p w:rsidR="00E447F0" w:rsidRPr="003D4DD0" w:rsidRDefault="00E447F0" w:rsidP="00375ADD">
      <w:pPr>
        <w:autoSpaceDE w:val="0"/>
        <w:autoSpaceDN w:val="0"/>
        <w:adjustRightInd w:val="0"/>
        <w:ind w:right="-1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</w:t>
      </w:r>
      <w:r w:rsidRPr="003D4DD0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3D4DD0">
        <w:rPr>
          <w:sz w:val="24"/>
          <w:szCs w:val="24"/>
        </w:rPr>
        <w:t xml:space="preserve"> год –  </w:t>
      </w:r>
      <w:r>
        <w:rPr>
          <w:sz w:val="24"/>
          <w:szCs w:val="24"/>
        </w:rPr>
        <w:t>0,0</w:t>
      </w:r>
      <w:r w:rsidRPr="003D4DD0">
        <w:rPr>
          <w:sz w:val="24"/>
          <w:szCs w:val="24"/>
        </w:rPr>
        <w:t xml:space="preserve"> тыс. рублей.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8.6</w:t>
      </w:r>
      <w:r w:rsidRPr="003D4DD0">
        <w:rPr>
          <w:b/>
          <w:bCs/>
          <w:color w:val="000000"/>
          <w:sz w:val="24"/>
          <w:szCs w:val="24"/>
        </w:rPr>
        <w:t>.Подпрограмма</w:t>
      </w:r>
    </w:p>
    <w:p w:rsidR="00E447F0" w:rsidRPr="003D4DD0" w:rsidRDefault="00E447F0" w:rsidP="00375AD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D4DD0">
        <w:rPr>
          <w:b/>
          <w:bCs/>
          <w:sz w:val="24"/>
          <w:szCs w:val="24"/>
        </w:rPr>
        <w:t xml:space="preserve">«Развитие сети автомобильных дорог на территории </w:t>
      </w:r>
      <w:r>
        <w:rPr>
          <w:b/>
          <w:bCs/>
          <w:sz w:val="24"/>
          <w:szCs w:val="24"/>
        </w:rPr>
        <w:t xml:space="preserve">Еремеевского  сельсовета Сосновоборского района </w:t>
      </w:r>
      <w:r w:rsidRPr="003D4DD0">
        <w:rPr>
          <w:b/>
          <w:bCs/>
          <w:sz w:val="24"/>
          <w:szCs w:val="24"/>
        </w:rPr>
        <w:t xml:space="preserve">Пензенской области на </w:t>
      </w:r>
      <w:r>
        <w:rPr>
          <w:b/>
          <w:bCs/>
          <w:sz w:val="24"/>
          <w:szCs w:val="24"/>
        </w:rPr>
        <w:t>2021-2023 годы</w:t>
      </w:r>
      <w:r w:rsidRPr="003D4DD0">
        <w:rPr>
          <w:b/>
          <w:bCs/>
          <w:sz w:val="24"/>
          <w:szCs w:val="24"/>
        </w:rPr>
        <w:t>»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  <w:r w:rsidRPr="003D4DD0">
        <w:rPr>
          <w:b/>
          <w:bCs/>
          <w:color w:val="000000"/>
          <w:sz w:val="24"/>
          <w:szCs w:val="24"/>
        </w:rPr>
        <w:t xml:space="preserve"> муниципальной программы </w:t>
      </w:r>
      <w:r>
        <w:rPr>
          <w:b/>
          <w:bCs/>
          <w:color w:val="000000"/>
          <w:sz w:val="24"/>
          <w:szCs w:val="24"/>
        </w:rPr>
        <w:t xml:space="preserve">Еремеевского  сельсовета Сосновоборского района </w:t>
      </w:r>
      <w:r w:rsidRPr="003D4DD0">
        <w:rPr>
          <w:b/>
          <w:bCs/>
          <w:color w:val="000000"/>
          <w:sz w:val="24"/>
          <w:szCs w:val="24"/>
        </w:rPr>
        <w:t xml:space="preserve">Пензенской области «Развитие муниципального управления в </w:t>
      </w:r>
      <w:r>
        <w:rPr>
          <w:b/>
          <w:bCs/>
          <w:color w:val="000000"/>
          <w:sz w:val="24"/>
          <w:szCs w:val="24"/>
        </w:rPr>
        <w:t>Еремеевском</w:t>
      </w:r>
      <w:r w:rsidRPr="003D4DD0">
        <w:rPr>
          <w:b/>
          <w:bCs/>
          <w:color w:val="000000"/>
          <w:sz w:val="24"/>
          <w:szCs w:val="24"/>
        </w:rPr>
        <w:t xml:space="preserve"> сельсовете </w:t>
      </w:r>
      <w:r>
        <w:rPr>
          <w:b/>
          <w:bCs/>
          <w:color w:val="000000"/>
          <w:sz w:val="24"/>
          <w:szCs w:val="24"/>
        </w:rPr>
        <w:t>Сосновоборского</w:t>
      </w:r>
      <w:r w:rsidRPr="003D4DD0">
        <w:rPr>
          <w:b/>
          <w:bCs/>
          <w:color w:val="000000"/>
          <w:sz w:val="24"/>
          <w:szCs w:val="24"/>
        </w:rPr>
        <w:t xml:space="preserve"> района Пензенской области на </w:t>
      </w:r>
      <w:r>
        <w:rPr>
          <w:b/>
          <w:bCs/>
          <w:color w:val="000000"/>
          <w:sz w:val="24"/>
          <w:szCs w:val="24"/>
        </w:rPr>
        <w:t>2021-2023 годы</w:t>
      </w:r>
      <w:r w:rsidRPr="003D4DD0">
        <w:rPr>
          <w:b/>
          <w:bCs/>
          <w:color w:val="000000"/>
          <w:sz w:val="24"/>
          <w:szCs w:val="24"/>
        </w:rPr>
        <w:t>»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>ПАСПОРТ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 xml:space="preserve">подпрограммы муниципальной программы  </w:t>
      </w:r>
      <w:r>
        <w:rPr>
          <w:color w:val="000000"/>
          <w:sz w:val="24"/>
          <w:szCs w:val="24"/>
        </w:rPr>
        <w:t xml:space="preserve">Еремеевского  сельсовета Сосновоборского района </w:t>
      </w:r>
      <w:r w:rsidRPr="003D4DD0">
        <w:rPr>
          <w:color w:val="000000"/>
          <w:sz w:val="24"/>
          <w:szCs w:val="24"/>
        </w:rPr>
        <w:t xml:space="preserve">Пензенской области «Развитие муниципального управления в </w:t>
      </w:r>
      <w:r>
        <w:rPr>
          <w:color w:val="000000"/>
          <w:sz w:val="24"/>
          <w:szCs w:val="24"/>
        </w:rPr>
        <w:t>Еремеевском</w:t>
      </w:r>
      <w:r w:rsidRPr="003D4DD0">
        <w:rPr>
          <w:color w:val="000000"/>
          <w:sz w:val="24"/>
          <w:szCs w:val="24"/>
        </w:rPr>
        <w:t xml:space="preserve"> сельсовете </w:t>
      </w:r>
      <w:r>
        <w:rPr>
          <w:color w:val="000000"/>
          <w:sz w:val="24"/>
          <w:szCs w:val="24"/>
        </w:rPr>
        <w:t>Сосновоборского</w:t>
      </w:r>
      <w:r w:rsidRPr="003D4DD0">
        <w:rPr>
          <w:color w:val="000000"/>
          <w:sz w:val="24"/>
          <w:szCs w:val="24"/>
        </w:rPr>
        <w:t xml:space="preserve"> района Пензенской области на </w:t>
      </w:r>
      <w:r>
        <w:rPr>
          <w:sz w:val="24"/>
          <w:szCs w:val="24"/>
        </w:rPr>
        <w:t>2021-2023 годы</w:t>
      </w:r>
      <w:r w:rsidRPr="003D4DD0">
        <w:rPr>
          <w:color w:val="000000"/>
          <w:sz w:val="24"/>
          <w:szCs w:val="24"/>
        </w:rPr>
        <w:t>»</w:t>
      </w:r>
    </w:p>
    <w:p w:rsidR="00E447F0" w:rsidRPr="003D4DD0" w:rsidRDefault="00E447F0" w:rsidP="00375AD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5"/>
        <w:gridCol w:w="7615"/>
      </w:tblGrid>
      <w:tr w:rsidR="00E447F0" w:rsidRPr="003D4DD0">
        <w:trPr>
          <w:trHeight w:val="144"/>
        </w:trPr>
        <w:tc>
          <w:tcPr>
            <w:tcW w:w="2515" w:type="dxa"/>
          </w:tcPr>
          <w:p w:rsidR="00E447F0" w:rsidRPr="003D4DD0" w:rsidRDefault="00E447F0" w:rsidP="000900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7615" w:type="dxa"/>
          </w:tcPr>
          <w:p w:rsidR="00E447F0" w:rsidRPr="003D4DD0" w:rsidRDefault="00E447F0" w:rsidP="000900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 xml:space="preserve">Развитие сети автомобильных дорог на территории </w:t>
            </w:r>
            <w:r>
              <w:rPr>
                <w:sz w:val="24"/>
                <w:szCs w:val="24"/>
              </w:rPr>
              <w:t xml:space="preserve">Еремеевского  сельсовета Сосновоборского района </w:t>
            </w:r>
            <w:r w:rsidRPr="003D4DD0">
              <w:rPr>
                <w:sz w:val="24"/>
                <w:szCs w:val="24"/>
              </w:rPr>
              <w:t xml:space="preserve">Пензенской области на </w:t>
            </w:r>
            <w:r>
              <w:rPr>
                <w:sz w:val="24"/>
                <w:szCs w:val="24"/>
              </w:rPr>
              <w:t>2021-2023 годы</w:t>
            </w:r>
          </w:p>
        </w:tc>
      </w:tr>
      <w:tr w:rsidR="00E447F0" w:rsidRPr="003D4DD0">
        <w:trPr>
          <w:trHeight w:val="144"/>
        </w:trPr>
        <w:tc>
          <w:tcPr>
            <w:tcW w:w="2515" w:type="dxa"/>
          </w:tcPr>
          <w:p w:rsidR="00E447F0" w:rsidRPr="003D4DD0" w:rsidRDefault="00E447F0" w:rsidP="000900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615" w:type="dxa"/>
          </w:tcPr>
          <w:p w:rsidR="00E447F0" w:rsidRPr="003D4DD0" w:rsidRDefault="00E447F0" w:rsidP="000900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color w:val="000000"/>
                <w:sz w:val="24"/>
                <w:szCs w:val="24"/>
              </w:rPr>
              <w:t xml:space="preserve">Еремеевского  сельсовета </w:t>
            </w:r>
          </w:p>
        </w:tc>
      </w:tr>
      <w:tr w:rsidR="00E447F0" w:rsidRPr="003D4DD0">
        <w:trPr>
          <w:trHeight w:val="560"/>
        </w:trPr>
        <w:tc>
          <w:tcPr>
            <w:tcW w:w="2515" w:type="dxa"/>
          </w:tcPr>
          <w:p w:rsidR="00E447F0" w:rsidRPr="003D4DD0" w:rsidRDefault="00E447F0" w:rsidP="000900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Цель подпрограммы</w:t>
            </w:r>
          </w:p>
        </w:tc>
        <w:tc>
          <w:tcPr>
            <w:tcW w:w="7615" w:type="dxa"/>
          </w:tcPr>
          <w:p w:rsidR="00E447F0" w:rsidRPr="003D4DD0" w:rsidRDefault="00E447F0" w:rsidP="000900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Развитие сети автомобильных дорог общего пользования местного значения.</w:t>
            </w:r>
          </w:p>
        </w:tc>
      </w:tr>
      <w:tr w:rsidR="00E447F0" w:rsidRPr="003D4DD0">
        <w:trPr>
          <w:trHeight w:val="1380"/>
        </w:trPr>
        <w:tc>
          <w:tcPr>
            <w:tcW w:w="2515" w:type="dxa"/>
          </w:tcPr>
          <w:p w:rsidR="00E447F0" w:rsidRPr="003D4DD0" w:rsidRDefault="00E447F0" w:rsidP="000900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7615" w:type="dxa"/>
          </w:tcPr>
          <w:p w:rsidR="00E447F0" w:rsidRPr="003D4DD0" w:rsidRDefault="00E447F0" w:rsidP="000900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- содержание автомобильных дорог общего пользования местного значения;</w:t>
            </w:r>
          </w:p>
          <w:p w:rsidR="00E447F0" w:rsidRPr="003D4DD0" w:rsidRDefault="00E447F0" w:rsidP="000900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- проектирование</w:t>
            </w:r>
            <w:r>
              <w:rPr>
                <w:sz w:val="24"/>
                <w:szCs w:val="24"/>
              </w:rPr>
              <w:t>, ремонт</w:t>
            </w:r>
            <w:r w:rsidRPr="003D4DD0">
              <w:rPr>
                <w:sz w:val="24"/>
                <w:szCs w:val="24"/>
              </w:rPr>
              <w:t xml:space="preserve"> и строительство (реконструкция) автомобильных дорог общего пользования местного значения на территории </w:t>
            </w:r>
            <w:r>
              <w:rPr>
                <w:sz w:val="24"/>
                <w:szCs w:val="24"/>
              </w:rPr>
              <w:t xml:space="preserve">Еремеевского </w:t>
            </w:r>
            <w:r w:rsidRPr="003D4DD0">
              <w:rPr>
                <w:sz w:val="24"/>
                <w:szCs w:val="24"/>
              </w:rPr>
              <w:t xml:space="preserve"> сельсовета</w:t>
            </w:r>
            <w:r>
              <w:rPr>
                <w:sz w:val="24"/>
                <w:szCs w:val="24"/>
              </w:rPr>
              <w:t>.</w:t>
            </w:r>
          </w:p>
        </w:tc>
      </w:tr>
      <w:tr w:rsidR="00E447F0" w:rsidRPr="003D4DD0">
        <w:trPr>
          <w:trHeight w:val="647"/>
        </w:trPr>
        <w:tc>
          <w:tcPr>
            <w:tcW w:w="2515" w:type="dxa"/>
          </w:tcPr>
          <w:p w:rsidR="00E447F0" w:rsidRPr="003D4DD0" w:rsidRDefault="00E447F0" w:rsidP="000900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Целевые показатели подпрограммы</w:t>
            </w:r>
          </w:p>
        </w:tc>
        <w:tc>
          <w:tcPr>
            <w:tcW w:w="7615" w:type="dxa"/>
          </w:tcPr>
          <w:p w:rsidR="00E447F0" w:rsidRDefault="00E447F0" w:rsidP="000900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</w:t>
            </w:r>
            <w:r w:rsidRPr="003D4DD0">
              <w:rPr>
                <w:sz w:val="24"/>
                <w:szCs w:val="24"/>
              </w:rPr>
              <w:t xml:space="preserve">одержание </w:t>
            </w:r>
            <w:r>
              <w:rPr>
                <w:sz w:val="24"/>
                <w:szCs w:val="24"/>
              </w:rPr>
              <w:t xml:space="preserve">автомобильных </w:t>
            </w:r>
            <w:r w:rsidRPr="003D4DD0">
              <w:rPr>
                <w:sz w:val="24"/>
                <w:szCs w:val="24"/>
              </w:rPr>
              <w:t>дорог общего пользования местного значения</w:t>
            </w:r>
            <w:r>
              <w:rPr>
                <w:sz w:val="24"/>
                <w:szCs w:val="24"/>
              </w:rPr>
              <w:t>;</w:t>
            </w:r>
          </w:p>
          <w:p w:rsidR="00E447F0" w:rsidRPr="003D4DD0" w:rsidRDefault="00E447F0" w:rsidP="000900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D4DD0">
              <w:rPr>
                <w:sz w:val="24"/>
                <w:szCs w:val="24"/>
              </w:rPr>
              <w:t xml:space="preserve"> доля построенных (реконструированных</w:t>
            </w:r>
            <w:r>
              <w:rPr>
                <w:sz w:val="24"/>
                <w:szCs w:val="24"/>
              </w:rPr>
              <w:t>) дорог в % к предыдущему году.</w:t>
            </w:r>
          </w:p>
        </w:tc>
      </w:tr>
      <w:tr w:rsidR="00E447F0" w:rsidRPr="003D4DD0">
        <w:trPr>
          <w:trHeight w:val="820"/>
        </w:trPr>
        <w:tc>
          <w:tcPr>
            <w:tcW w:w="2515" w:type="dxa"/>
          </w:tcPr>
          <w:p w:rsidR="00E447F0" w:rsidRPr="003D4DD0" w:rsidRDefault="00E447F0" w:rsidP="000900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615" w:type="dxa"/>
          </w:tcPr>
          <w:p w:rsidR="00E447F0" w:rsidRPr="003D4DD0" w:rsidRDefault="00E447F0" w:rsidP="000900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2021-2023 годы </w:t>
            </w:r>
            <w:r w:rsidRPr="003D4DD0">
              <w:rPr>
                <w:sz w:val="24"/>
                <w:szCs w:val="24"/>
              </w:rPr>
              <w:t>без раз</w:t>
            </w:r>
            <w:r>
              <w:rPr>
                <w:sz w:val="24"/>
                <w:szCs w:val="24"/>
              </w:rPr>
              <w:t>деления на этапы</w:t>
            </w:r>
          </w:p>
        </w:tc>
      </w:tr>
      <w:tr w:rsidR="00E447F0" w:rsidRPr="003D4DD0">
        <w:trPr>
          <w:trHeight w:val="3059"/>
        </w:trPr>
        <w:tc>
          <w:tcPr>
            <w:tcW w:w="2515" w:type="dxa"/>
          </w:tcPr>
          <w:p w:rsidR="00E447F0" w:rsidRPr="003D4DD0" w:rsidRDefault="00E447F0" w:rsidP="000900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7615" w:type="dxa"/>
          </w:tcPr>
          <w:p w:rsidR="00E447F0" w:rsidRPr="003D4DD0" w:rsidRDefault="00E447F0" w:rsidP="000900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Общий объем финансирования составит –</w:t>
            </w:r>
            <w:r>
              <w:rPr>
                <w:sz w:val="24"/>
                <w:szCs w:val="24"/>
              </w:rPr>
              <w:t>363,1</w:t>
            </w:r>
            <w:r w:rsidRPr="003D4DD0">
              <w:rPr>
                <w:sz w:val="24"/>
                <w:szCs w:val="24"/>
              </w:rPr>
              <w:t xml:space="preserve"> тыс. рублей,  средства областного бюджета  – </w:t>
            </w:r>
            <w:r>
              <w:rPr>
                <w:sz w:val="24"/>
                <w:szCs w:val="24"/>
              </w:rPr>
              <w:t>363,1</w:t>
            </w:r>
            <w:r w:rsidRPr="003D4DD0">
              <w:rPr>
                <w:sz w:val="24"/>
                <w:szCs w:val="24"/>
              </w:rPr>
              <w:t xml:space="preserve"> тыс.рублей; </w:t>
            </w:r>
          </w:p>
          <w:p w:rsidR="00E447F0" w:rsidRPr="003D4DD0" w:rsidRDefault="00E447F0" w:rsidP="000900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в том числе по годам:</w:t>
            </w:r>
          </w:p>
          <w:p w:rsidR="00E447F0" w:rsidRPr="003D4DD0" w:rsidRDefault="00E447F0" w:rsidP="000900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3D4DD0">
              <w:rPr>
                <w:sz w:val="24"/>
                <w:szCs w:val="24"/>
              </w:rPr>
              <w:t xml:space="preserve"> год -  </w:t>
            </w:r>
            <w:r>
              <w:rPr>
                <w:sz w:val="24"/>
                <w:szCs w:val="24"/>
              </w:rPr>
              <w:t>115,4</w:t>
            </w:r>
            <w:r w:rsidRPr="003D4DD0">
              <w:rPr>
                <w:sz w:val="24"/>
                <w:szCs w:val="24"/>
              </w:rPr>
              <w:t xml:space="preserve"> тыс. рублей;</w:t>
            </w:r>
          </w:p>
          <w:p w:rsidR="00E447F0" w:rsidRPr="003D4DD0" w:rsidRDefault="00E447F0" w:rsidP="000900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3D4DD0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119,8</w:t>
            </w:r>
            <w:r w:rsidRPr="003D4DD0">
              <w:rPr>
                <w:sz w:val="24"/>
                <w:szCs w:val="24"/>
              </w:rPr>
              <w:t xml:space="preserve"> тыс. рублей;</w:t>
            </w:r>
          </w:p>
          <w:p w:rsidR="00E447F0" w:rsidRPr="003D4DD0" w:rsidRDefault="00E447F0" w:rsidP="0009008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3D4DD0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127,9</w:t>
            </w:r>
            <w:r w:rsidRPr="003D4DD0">
              <w:rPr>
                <w:sz w:val="24"/>
                <w:szCs w:val="24"/>
              </w:rPr>
              <w:t xml:space="preserve"> тыс. рублей.</w:t>
            </w:r>
          </w:p>
        </w:tc>
      </w:tr>
    </w:tbl>
    <w:p w:rsidR="00E447F0" w:rsidRPr="003D4DD0" w:rsidRDefault="00E447F0" w:rsidP="00375AD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8.6</w:t>
      </w:r>
      <w:r w:rsidRPr="003D4DD0">
        <w:rPr>
          <w:b/>
          <w:bCs/>
          <w:sz w:val="24"/>
          <w:szCs w:val="24"/>
        </w:rPr>
        <w:t>.1. Характеристика проблем, на решение которых</w:t>
      </w:r>
    </w:p>
    <w:p w:rsidR="00E447F0" w:rsidRDefault="00E447F0" w:rsidP="00375AD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3D4DD0">
        <w:rPr>
          <w:b/>
          <w:bCs/>
          <w:sz w:val="24"/>
          <w:szCs w:val="24"/>
        </w:rPr>
        <w:t>направлена подпрограмма</w:t>
      </w:r>
    </w:p>
    <w:p w:rsidR="00E447F0" w:rsidRPr="003D4DD0" w:rsidRDefault="00E447F0" w:rsidP="00375AD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Сеть автомобильных дорог - один из важнейших элементов транспортно-коммуникационной системы </w:t>
      </w:r>
      <w:r>
        <w:rPr>
          <w:sz w:val="24"/>
          <w:szCs w:val="24"/>
        </w:rPr>
        <w:t xml:space="preserve">Еремеевского </w:t>
      </w:r>
      <w:r w:rsidRPr="003D4DD0">
        <w:rPr>
          <w:sz w:val="24"/>
          <w:szCs w:val="24"/>
        </w:rPr>
        <w:t xml:space="preserve"> сельсовета, оказывающих огромное влияние на развитие экономики и социальной сферы.</w:t>
      </w:r>
    </w:p>
    <w:p w:rsidR="00E447F0" w:rsidRPr="003D4DD0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Между тем состояние дорожной сети </w:t>
      </w:r>
      <w:r>
        <w:rPr>
          <w:sz w:val="24"/>
          <w:szCs w:val="24"/>
        </w:rPr>
        <w:t xml:space="preserve">Еремеевского </w:t>
      </w:r>
      <w:r w:rsidRPr="003D4DD0">
        <w:rPr>
          <w:sz w:val="24"/>
          <w:szCs w:val="24"/>
        </w:rPr>
        <w:t xml:space="preserve"> сельсовета далеко не в полной мере соответствует экономическим и социальным потребностям общества. Проблема особенно обострялась в последнее время в связи с недостаточным финансированием для сохранения существующей сети дорог, а тем более для ее модернизации (капитального ремонта).</w:t>
      </w:r>
    </w:p>
    <w:p w:rsidR="00E447F0" w:rsidRPr="003D4DD0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Протяженность сети автомобильных дорог общего пользования местного значения  на 1 января 201</w:t>
      </w:r>
      <w:r>
        <w:rPr>
          <w:sz w:val="24"/>
          <w:szCs w:val="24"/>
        </w:rPr>
        <w:t>9</w:t>
      </w:r>
      <w:r w:rsidRPr="003D4DD0">
        <w:rPr>
          <w:sz w:val="24"/>
          <w:szCs w:val="24"/>
        </w:rPr>
        <w:t xml:space="preserve"> года составляет </w:t>
      </w:r>
      <w:r>
        <w:rPr>
          <w:sz w:val="24"/>
          <w:szCs w:val="24"/>
        </w:rPr>
        <w:t>3,640</w:t>
      </w:r>
      <w:r w:rsidRPr="003D4DD0">
        <w:rPr>
          <w:color w:val="FF0000"/>
          <w:sz w:val="24"/>
          <w:szCs w:val="24"/>
        </w:rPr>
        <w:t xml:space="preserve"> </w:t>
      </w:r>
      <w:r w:rsidRPr="003D4DD0">
        <w:rPr>
          <w:sz w:val="24"/>
          <w:szCs w:val="24"/>
        </w:rPr>
        <w:t xml:space="preserve">км. </w:t>
      </w:r>
    </w:p>
    <w:p w:rsidR="00E447F0" w:rsidRPr="003D4DD0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Однако транспортно-эксплуатационное состояние многих существующих автомобильных дорог не отвечает современным, а тем более перспективным требованиям. Параметры автомобильных дорог на ряде участков не соответствуют интенсивности движения по ним, практически отсутствует сервисное обслуживание пользователей дорог.</w:t>
      </w:r>
    </w:p>
    <w:p w:rsidR="00E447F0" w:rsidRPr="003D4DD0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Большая часть автомобильных дорог имеет недостаточную прочность и ровность покрытия со значительной сеткой трещин и низким коэффициентом сцепления.</w:t>
      </w:r>
    </w:p>
    <w:p w:rsidR="00E447F0" w:rsidRPr="003D4DD0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Существующая опорная сеть автомобильных дорог выполняет функции объектов муниципального значения, по которым осуществляются не только  внутрирайонные, но и перевозки из соседних районов Пензенской области.</w:t>
      </w:r>
    </w:p>
    <w:p w:rsidR="00E447F0" w:rsidRPr="003D4DD0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На первом этапе необходимо выполнять работы, направленные на обеспечение функционирования существующей дорожной сети. Приоритетное направление - прежде всего сохранение действующей сети, приведение ее в нормативные параметры. Одновременно необходимо отметить, что сегодня существуют отдельные участки дороги, а иногда и целые направления, где необходима уже сейчас модернизация (капитальный ремонт).</w:t>
      </w:r>
    </w:p>
    <w:p w:rsidR="00E447F0" w:rsidRPr="003D4DD0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К основным факторам, определяющим причины высокого уровня аварийности и разрушения автомобильных дорог в </w:t>
      </w:r>
      <w:r>
        <w:rPr>
          <w:sz w:val="24"/>
          <w:szCs w:val="24"/>
        </w:rPr>
        <w:t>Еремеевском</w:t>
      </w:r>
      <w:r w:rsidRPr="003D4DD0">
        <w:rPr>
          <w:sz w:val="24"/>
          <w:szCs w:val="24"/>
        </w:rPr>
        <w:t xml:space="preserve"> сельсовете, следует отнести:</w:t>
      </w:r>
    </w:p>
    <w:p w:rsidR="00E447F0" w:rsidRPr="003D4DD0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 w:rsidRPr="003D4DD0">
        <w:rPr>
          <w:sz w:val="24"/>
          <w:szCs w:val="24"/>
        </w:rPr>
        <w:t>недостаточный уровень состояния организации дорожного движения;</w:t>
      </w:r>
    </w:p>
    <w:p w:rsidR="00E447F0" w:rsidRPr="003D4DD0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- увеличение потока транспортных средств, следующих по дорогам </w:t>
      </w:r>
      <w:r>
        <w:rPr>
          <w:sz w:val="24"/>
          <w:szCs w:val="24"/>
        </w:rPr>
        <w:t xml:space="preserve">Еремеевского </w:t>
      </w:r>
      <w:r w:rsidRPr="003D4DD0">
        <w:rPr>
          <w:sz w:val="24"/>
          <w:szCs w:val="24"/>
        </w:rPr>
        <w:t xml:space="preserve"> сельсовета;</w:t>
      </w:r>
    </w:p>
    <w:p w:rsidR="00E447F0" w:rsidRPr="003D4DD0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- бесконтрольное движение транспортных средств </w:t>
      </w:r>
      <w:r>
        <w:rPr>
          <w:sz w:val="24"/>
          <w:szCs w:val="24"/>
        </w:rPr>
        <w:t xml:space="preserve"> </w:t>
      </w:r>
      <w:r w:rsidRPr="003D4DD0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3D4DD0">
        <w:rPr>
          <w:sz w:val="24"/>
          <w:szCs w:val="24"/>
        </w:rPr>
        <w:t xml:space="preserve"> тяжеловесными грузами или движение по дорогам внедорожных транспортных средств.</w:t>
      </w:r>
    </w:p>
    <w:p w:rsidR="00E447F0" w:rsidRPr="003D4DD0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left="360"/>
        <w:jc w:val="center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8.6</w:t>
      </w:r>
      <w:r w:rsidRPr="003D4DD0">
        <w:rPr>
          <w:b/>
          <w:bCs/>
          <w:sz w:val="24"/>
          <w:szCs w:val="24"/>
        </w:rPr>
        <w:t>.2. Цели и задачи подпрограммы</w:t>
      </w:r>
    </w:p>
    <w:p w:rsidR="00E447F0" w:rsidRPr="003D4DD0" w:rsidRDefault="00E447F0" w:rsidP="00375ADD">
      <w:pPr>
        <w:autoSpaceDE w:val="0"/>
        <w:autoSpaceDN w:val="0"/>
        <w:adjustRightInd w:val="0"/>
        <w:ind w:left="360"/>
        <w:outlineLvl w:val="1"/>
        <w:rPr>
          <w:b/>
          <w:bCs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Целью Программы является развитие сети автомобильных дорог общего пользования местного значения.</w:t>
      </w:r>
    </w:p>
    <w:p w:rsidR="00E447F0" w:rsidRPr="003D4DD0" w:rsidRDefault="00E447F0" w:rsidP="00375AD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Задачами подпрограммы является:</w:t>
      </w:r>
    </w:p>
    <w:p w:rsidR="00E447F0" w:rsidRPr="003D4DD0" w:rsidRDefault="00E447F0" w:rsidP="00375AD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- содержание автомобильных дорог общего пользования местного значения;</w:t>
      </w:r>
    </w:p>
    <w:p w:rsidR="00E447F0" w:rsidRPr="003D4DD0" w:rsidRDefault="00E447F0" w:rsidP="00375AD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- проектирование и строительство (реконструкция) автомобильных дорог общего пользования местного значения на территории </w:t>
      </w:r>
      <w:r>
        <w:rPr>
          <w:sz w:val="24"/>
          <w:szCs w:val="24"/>
        </w:rPr>
        <w:t xml:space="preserve">Еремеевского </w:t>
      </w:r>
      <w:r w:rsidRPr="003D4DD0">
        <w:rPr>
          <w:sz w:val="24"/>
          <w:szCs w:val="24"/>
        </w:rPr>
        <w:t xml:space="preserve"> сельсовета.</w:t>
      </w:r>
    </w:p>
    <w:p w:rsidR="00E447F0" w:rsidRDefault="00E447F0" w:rsidP="00375ADD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</w:p>
    <w:p w:rsidR="00E447F0" w:rsidRDefault="00E447F0" w:rsidP="00375ADD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8.6</w:t>
      </w:r>
      <w:r w:rsidRPr="003D4DD0">
        <w:rPr>
          <w:b/>
          <w:bCs/>
          <w:sz w:val="24"/>
          <w:szCs w:val="24"/>
        </w:rPr>
        <w:t>.3. Сроки и этапы реализации подпрограммы</w:t>
      </w:r>
    </w:p>
    <w:p w:rsidR="00E447F0" w:rsidRPr="003D4DD0" w:rsidRDefault="00E447F0" w:rsidP="00375ADD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firstLine="851"/>
        <w:jc w:val="both"/>
        <w:outlineLvl w:val="1"/>
        <w:rPr>
          <w:sz w:val="24"/>
          <w:szCs w:val="24"/>
        </w:rPr>
      </w:pPr>
      <w:r w:rsidRPr="003D4DD0">
        <w:rPr>
          <w:sz w:val="24"/>
          <w:szCs w:val="24"/>
        </w:rPr>
        <w:t xml:space="preserve">Срок реализации подпрограммы </w:t>
      </w:r>
      <w:r>
        <w:rPr>
          <w:sz w:val="24"/>
          <w:szCs w:val="24"/>
        </w:rPr>
        <w:t xml:space="preserve">2021-2023 годы </w:t>
      </w:r>
      <w:r w:rsidRPr="003D4DD0">
        <w:rPr>
          <w:sz w:val="24"/>
          <w:szCs w:val="24"/>
        </w:rPr>
        <w:t>без раз</w:t>
      </w:r>
      <w:r>
        <w:rPr>
          <w:sz w:val="24"/>
          <w:szCs w:val="24"/>
        </w:rPr>
        <w:t>деления на этапы</w:t>
      </w:r>
      <w:r w:rsidRPr="003D4DD0">
        <w:rPr>
          <w:sz w:val="24"/>
          <w:szCs w:val="24"/>
        </w:rPr>
        <w:t>.</w:t>
      </w:r>
    </w:p>
    <w:p w:rsidR="00E447F0" w:rsidRDefault="00E447F0" w:rsidP="00375ADD">
      <w:pPr>
        <w:pStyle w:val="2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447F0" w:rsidRPr="003D4DD0" w:rsidRDefault="00E447F0" w:rsidP="00375ADD">
      <w:pPr>
        <w:pStyle w:val="2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8.6</w:t>
      </w:r>
      <w:r w:rsidRPr="003D4DD0">
        <w:rPr>
          <w:rFonts w:ascii="Times New Roman" w:hAnsi="Times New Roman" w:cs="Times New Roman"/>
          <w:b/>
          <w:bCs/>
          <w:sz w:val="24"/>
          <w:szCs w:val="24"/>
        </w:rPr>
        <w:t xml:space="preserve">.4. Участие органов других организаций </w:t>
      </w:r>
    </w:p>
    <w:p w:rsidR="00E447F0" w:rsidRDefault="00E447F0" w:rsidP="00375ADD">
      <w:pPr>
        <w:pStyle w:val="2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D4DD0">
        <w:rPr>
          <w:rFonts w:ascii="Times New Roman" w:hAnsi="Times New Roman" w:cs="Times New Roman"/>
          <w:b/>
          <w:bCs/>
          <w:sz w:val="24"/>
          <w:szCs w:val="24"/>
        </w:rPr>
        <w:t>в реализации подпрограммы</w:t>
      </w:r>
    </w:p>
    <w:p w:rsidR="00E447F0" w:rsidRPr="003D4DD0" w:rsidRDefault="00E447F0" w:rsidP="00375ADD">
      <w:pPr>
        <w:pStyle w:val="2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447F0" w:rsidRPr="003D4DD0" w:rsidRDefault="00E447F0" w:rsidP="00375ADD">
      <w:pPr>
        <w:pStyle w:val="2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4DD0">
        <w:rPr>
          <w:rFonts w:ascii="Times New Roman" w:hAnsi="Times New Roman" w:cs="Times New Roman"/>
          <w:sz w:val="24"/>
          <w:szCs w:val="24"/>
        </w:rPr>
        <w:t>Другие организации в реализации подпрограммы участия не принимают.</w:t>
      </w:r>
    </w:p>
    <w:p w:rsidR="00E447F0" w:rsidRPr="003D4DD0" w:rsidRDefault="00E447F0" w:rsidP="00375ADD">
      <w:pPr>
        <w:autoSpaceDE w:val="0"/>
        <w:autoSpaceDN w:val="0"/>
        <w:adjustRightInd w:val="0"/>
        <w:ind w:firstLine="851"/>
        <w:jc w:val="center"/>
        <w:outlineLvl w:val="1"/>
        <w:rPr>
          <w:b/>
          <w:bCs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firstLine="851"/>
        <w:jc w:val="center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8.6.5</w:t>
      </w:r>
      <w:r w:rsidRPr="003D4DD0">
        <w:rPr>
          <w:b/>
          <w:bCs/>
          <w:sz w:val="24"/>
          <w:szCs w:val="24"/>
        </w:rPr>
        <w:t>. Ресурсное обеспечение реализации подпрограммы Пензенской области</w:t>
      </w:r>
    </w:p>
    <w:p w:rsidR="00E447F0" w:rsidRPr="003D4DD0" w:rsidRDefault="00E447F0" w:rsidP="00375ADD">
      <w:pPr>
        <w:autoSpaceDE w:val="0"/>
        <w:autoSpaceDN w:val="0"/>
        <w:adjustRightInd w:val="0"/>
        <w:ind w:firstLine="851"/>
        <w:jc w:val="center"/>
        <w:outlineLvl w:val="1"/>
        <w:rPr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Общий объем финансирования составит –</w:t>
      </w:r>
      <w:r>
        <w:rPr>
          <w:sz w:val="24"/>
          <w:szCs w:val="24"/>
        </w:rPr>
        <w:t xml:space="preserve"> 363,1</w:t>
      </w:r>
      <w:r w:rsidRPr="003D4DD0">
        <w:rPr>
          <w:sz w:val="24"/>
          <w:szCs w:val="24"/>
        </w:rPr>
        <w:t xml:space="preserve"> тыс. рублей, средства бюджет</w:t>
      </w:r>
      <w:r>
        <w:rPr>
          <w:sz w:val="24"/>
          <w:szCs w:val="24"/>
        </w:rPr>
        <w:t>а</w:t>
      </w:r>
      <w:r w:rsidRPr="003D4DD0">
        <w:rPr>
          <w:sz w:val="24"/>
          <w:szCs w:val="24"/>
        </w:rPr>
        <w:t xml:space="preserve"> Пензенской области</w:t>
      </w:r>
      <w:r>
        <w:rPr>
          <w:sz w:val="24"/>
          <w:szCs w:val="24"/>
        </w:rPr>
        <w:t xml:space="preserve"> 363,1</w:t>
      </w:r>
    </w:p>
    <w:p w:rsidR="00E447F0" w:rsidRPr="003D4DD0" w:rsidRDefault="00E447F0" w:rsidP="00375AD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в том числе по годам:</w:t>
      </w:r>
    </w:p>
    <w:p w:rsidR="00E447F0" w:rsidRPr="003D4DD0" w:rsidRDefault="00E447F0" w:rsidP="00375AD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2021</w:t>
      </w:r>
      <w:r w:rsidRPr="003D4DD0">
        <w:rPr>
          <w:sz w:val="24"/>
          <w:szCs w:val="24"/>
        </w:rPr>
        <w:t xml:space="preserve"> год -  </w:t>
      </w:r>
      <w:r>
        <w:rPr>
          <w:sz w:val="24"/>
          <w:szCs w:val="24"/>
        </w:rPr>
        <w:t>115,4</w:t>
      </w:r>
      <w:r w:rsidRPr="003D4DD0">
        <w:rPr>
          <w:sz w:val="24"/>
          <w:szCs w:val="24"/>
        </w:rPr>
        <w:t xml:space="preserve"> тыс. рублей;</w:t>
      </w:r>
    </w:p>
    <w:p w:rsidR="00E447F0" w:rsidRPr="003D4DD0" w:rsidRDefault="00E447F0" w:rsidP="00375AD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2022</w:t>
      </w:r>
      <w:r w:rsidRPr="003D4DD0">
        <w:rPr>
          <w:sz w:val="24"/>
          <w:szCs w:val="24"/>
        </w:rPr>
        <w:t xml:space="preserve"> год – </w:t>
      </w:r>
      <w:r>
        <w:rPr>
          <w:sz w:val="24"/>
          <w:szCs w:val="24"/>
        </w:rPr>
        <w:t>119,8</w:t>
      </w:r>
      <w:r w:rsidRPr="003D4DD0">
        <w:rPr>
          <w:sz w:val="24"/>
          <w:szCs w:val="24"/>
        </w:rPr>
        <w:t xml:space="preserve"> тыс. рублей;</w:t>
      </w:r>
    </w:p>
    <w:p w:rsidR="00E447F0" w:rsidRPr="003D4DD0" w:rsidRDefault="00E447F0" w:rsidP="00375AD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3D4DD0">
        <w:rPr>
          <w:sz w:val="24"/>
          <w:szCs w:val="24"/>
        </w:rPr>
        <w:t xml:space="preserve"> год – </w:t>
      </w:r>
      <w:r>
        <w:rPr>
          <w:sz w:val="24"/>
          <w:szCs w:val="24"/>
        </w:rPr>
        <w:t>127,9</w:t>
      </w:r>
      <w:r w:rsidRPr="003D4DD0">
        <w:rPr>
          <w:sz w:val="24"/>
          <w:szCs w:val="24"/>
        </w:rPr>
        <w:t xml:space="preserve"> тыс. рублей.</w:t>
      </w:r>
    </w:p>
    <w:p w:rsidR="00E447F0" w:rsidRPr="003D4DD0" w:rsidRDefault="00E447F0" w:rsidP="00375ADD">
      <w:pPr>
        <w:autoSpaceDE w:val="0"/>
        <w:autoSpaceDN w:val="0"/>
        <w:adjustRightInd w:val="0"/>
        <w:rPr>
          <w:color w:val="FF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8.7</w:t>
      </w:r>
      <w:r w:rsidRPr="003D4DD0">
        <w:rPr>
          <w:b/>
          <w:bCs/>
          <w:color w:val="000000"/>
          <w:sz w:val="24"/>
          <w:szCs w:val="24"/>
        </w:rPr>
        <w:t>. Подпрограмма</w:t>
      </w:r>
    </w:p>
    <w:p w:rsidR="00E447F0" w:rsidRPr="00832F8B" w:rsidRDefault="00E447F0" w:rsidP="00375AD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832F8B">
        <w:rPr>
          <w:b/>
          <w:bCs/>
          <w:sz w:val="24"/>
          <w:szCs w:val="24"/>
        </w:rPr>
        <w:t xml:space="preserve">«Обеспечение общественного порядка и противодействие преступности в </w:t>
      </w:r>
      <w:r>
        <w:rPr>
          <w:b/>
          <w:bCs/>
          <w:sz w:val="24"/>
          <w:szCs w:val="24"/>
        </w:rPr>
        <w:t>Еремеевском</w:t>
      </w:r>
      <w:r w:rsidRPr="00832F8B">
        <w:rPr>
          <w:b/>
          <w:bCs/>
          <w:sz w:val="24"/>
          <w:szCs w:val="24"/>
        </w:rPr>
        <w:t xml:space="preserve"> сельсовете Сосновоборского района Пензенской области на </w:t>
      </w:r>
      <w:r>
        <w:rPr>
          <w:b/>
          <w:bCs/>
          <w:sz w:val="24"/>
          <w:szCs w:val="24"/>
        </w:rPr>
        <w:t>2021-2023 годы</w:t>
      </w:r>
      <w:r w:rsidRPr="00832F8B">
        <w:rPr>
          <w:b/>
          <w:bCs/>
          <w:sz w:val="24"/>
          <w:szCs w:val="24"/>
        </w:rPr>
        <w:t>»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  <w:r w:rsidRPr="003D4DD0">
        <w:rPr>
          <w:b/>
          <w:bCs/>
          <w:color w:val="000000"/>
          <w:sz w:val="24"/>
          <w:szCs w:val="24"/>
        </w:rPr>
        <w:t xml:space="preserve"> муниципальной программы </w:t>
      </w:r>
      <w:r>
        <w:rPr>
          <w:b/>
          <w:bCs/>
          <w:color w:val="000000"/>
          <w:sz w:val="24"/>
          <w:szCs w:val="24"/>
        </w:rPr>
        <w:t xml:space="preserve">Еремеевского  сельсовета Сосновоборского района </w:t>
      </w:r>
      <w:r w:rsidRPr="003D4DD0">
        <w:rPr>
          <w:b/>
          <w:bCs/>
          <w:color w:val="000000"/>
          <w:sz w:val="24"/>
          <w:szCs w:val="24"/>
        </w:rPr>
        <w:t xml:space="preserve">Пензенской области «Развитие муниципального управления в </w:t>
      </w:r>
      <w:r>
        <w:rPr>
          <w:b/>
          <w:bCs/>
          <w:color w:val="000000"/>
          <w:sz w:val="24"/>
          <w:szCs w:val="24"/>
        </w:rPr>
        <w:t xml:space="preserve">Еремеевском </w:t>
      </w:r>
      <w:r w:rsidRPr="003D4DD0">
        <w:rPr>
          <w:b/>
          <w:bCs/>
          <w:color w:val="000000"/>
          <w:sz w:val="24"/>
          <w:szCs w:val="24"/>
        </w:rPr>
        <w:t xml:space="preserve"> сельсовете </w:t>
      </w:r>
      <w:r>
        <w:rPr>
          <w:b/>
          <w:bCs/>
          <w:color w:val="000000"/>
          <w:sz w:val="24"/>
          <w:szCs w:val="24"/>
        </w:rPr>
        <w:t>Сосновоборского</w:t>
      </w:r>
      <w:r w:rsidRPr="003D4DD0">
        <w:rPr>
          <w:b/>
          <w:bCs/>
          <w:color w:val="000000"/>
          <w:sz w:val="24"/>
          <w:szCs w:val="24"/>
        </w:rPr>
        <w:t xml:space="preserve"> района Пензенской области на </w:t>
      </w:r>
      <w:r>
        <w:rPr>
          <w:b/>
          <w:bCs/>
          <w:color w:val="000000"/>
          <w:sz w:val="24"/>
          <w:szCs w:val="24"/>
        </w:rPr>
        <w:t>2021-2023 годы</w:t>
      </w:r>
      <w:r w:rsidRPr="003D4DD0">
        <w:rPr>
          <w:b/>
          <w:bCs/>
          <w:color w:val="000000"/>
          <w:sz w:val="24"/>
          <w:szCs w:val="24"/>
        </w:rPr>
        <w:t>»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>ПАСПОРТ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 xml:space="preserve">подпрограммы муниципальной программы  </w:t>
      </w:r>
      <w:r>
        <w:rPr>
          <w:color w:val="000000"/>
          <w:sz w:val="24"/>
          <w:szCs w:val="24"/>
        </w:rPr>
        <w:t xml:space="preserve">Еремеевского  сельсовета Сосновоборского района </w:t>
      </w:r>
      <w:r w:rsidRPr="003D4DD0">
        <w:rPr>
          <w:color w:val="000000"/>
          <w:sz w:val="24"/>
          <w:szCs w:val="24"/>
        </w:rPr>
        <w:t xml:space="preserve">Пензенской области «Развитие муниципального управления в </w:t>
      </w:r>
      <w:r>
        <w:rPr>
          <w:color w:val="000000"/>
          <w:sz w:val="24"/>
          <w:szCs w:val="24"/>
        </w:rPr>
        <w:t xml:space="preserve">Еремеевском </w:t>
      </w:r>
      <w:r w:rsidRPr="003D4DD0">
        <w:rPr>
          <w:color w:val="000000"/>
          <w:sz w:val="24"/>
          <w:szCs w:val="24"/>
        </w:rPr>
        <w:t xml:space="preserve"> сельсовете </w:t>
      </w:r>
      <w:r>
        <w:rPr>
          <w:color w:val="000000"/>
          <w:sz w:val="24"/>
          <w:szCs w:val="24"/>
        </w:rPr>
        <w:t>Сосновоборского</w:t>
      </w:r>
      <w:r w:rsidRPr="003D4DD0">
        <w:rPr>
          <w:color w:val="000000"/>
          <w:sz w:val="24"/>
          <w:szCs w:val="24"/>
        </w:rPr>
        <w:t xml:space="preserve"> района Пензенской области на </w:t>
      </w:r>
      <w:r>
        <w:rPr>
          <w:color w:val="000000"/>
          <w:sz w:val="24"/>
          <w:szCs w:val="24"/>
        </w:rPr>
        <w:t>2021-2023 годы</w:t>
      </w:r>
      <w:r w:rsidRPr="003D4DD0">
        <w:rPr>
          <w:color w:val="000000"/>
          <w:sz w:val="24"/>
          <w:szCs w:val="24"/>
        </w:rPr>
        <w:t>»</w:t>
      </w:r>
    </w:p>
    <w:p w:rsidR="00E447F0" w:rsidRPr="003D4DD0" w:rsidRDefault="00E447F0" w:rsidP="00375ADD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tbl>
      <w:tblPr>
        <w:tblW w:w="0" w:type="auto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46"/>
        <w:gridCol w:w="6435"/>
      </w:tblGrid>
      <w:tr w:rsidR="00E447F0" w:rsidRPr="003D4DD0">
        <w:trPr>
          <w:trHeight w:val="145"/>
          <w:tblCellSpacing w:w="5" w:type="nil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80033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03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общественного порядка и противодействие преступности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Еремеевском</w:t>
            </w:r>
            <w:r w:rsidRPr="00380033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сельсовете Сосновоборского района Пензенской области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2021-2023 годы</w:t>
            </w:r>
          </w:p>
        </w:tc>
      </w:tr>
      <w:tr w:rsidR="00E447F0" w:rsidRPr="003D4DD0">
        <w:trPr>
          <w:trHeight w:val="403"/>
          <w:tblCellSpacing w:w="5" w:type="nil"/>
        </w:trPr>
        <w:tc>
          <w:tcPr>
            <w:tcW w:w="3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 исполнитель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            </w:t>
            </w:r>
          </w:p>
        </w:tc>
        <w:tc>
          <w:tcPr>
            <w:tcW w:w="6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Еремеевского  сельсовета </w:t>
            </w:r>
          </w:p>
        </w:tc>
      </w:tr>
      <w:tr w:rsidR="00E447F0" w:rsidRPr="003D4DD0">
        <w:trPr>
          <w:trHeight w:val="145"/>
          <w:tblCellSpacing w:w="5" w:type="nil"/>
        </w:trPr>
        <w:tc>
          <w:tcPr>
            <w:tcW w:w="3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подпрограммы        </w:t>
            </w:r>
          </w:p>
        </w:tc>
        <w:tc>
          <w:tcPr>
            <w:tcW w:w="6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DC189B" w:rsidRDefault="00E447F0" w:rsidP="00090082">
            <w:pPr>
              <w:snapToGrid w:val="0"/>
              <w:jc w:val="both"/>
              <w:rPr>
                <w:color w:val="000000"/>
              </w:rPr>
            </w:pPr>
            <w:r w:rsidRPr="0038003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Pr="003B2CE7">
              <w:rPr>
                <w:sz w:val="24"/>
                <w:szCs w:val="24"/>
              </w:rPr>
              <w:t xml:space="preserve">беспечение общественного порядка и противодействие </w:t>
            </w:r>
            <w:r>
              <w:rPr>
                <w:sz w:val="24"/>
                <w:szCs w:val="24"/>
              </w:rPr>
              <w:t>преступности на территории Еремеевского  сельсовета</w:t>
            </w:r>
          </w:p>
        </w:tc>
      </w:tr>
      <w:tr w:rsidR="00E447F0" w:rsidRPr="003D4DD0">
        <w:trPr>
          <w:trHeight w:val="1401"/>
          <w:tblCellSpacing w:w="5" w:type="nil"/>
        </w:trPr>
        <w:tc>
          <w:tcPr>
            <w:tcW w:w="3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Задачи подпрограммы      </w:t>
            </w:r>
          </w:p>
        </w:tc>
        <w:tc>
          <w:tcPr>
            <w:tcW w:w="6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-создание системы противодействия преступности, наркомании, коррупции и терроризму;</w:t>
            </w:r>
          </w:p>
          <w:p w:rsidR="00E447F0" w:rsidRDefault="00E447F0" w:rsidP="00090082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вовлечение в работу по предупреждению правонарушений правоохранительных органов, организаций всех форм собственности, а также общественных формирований;</w:t>
            </w:r>
          </w:p>
          <w:p w:rsidR="00E447F0" w:rsidRPr="003D4DD0" w:rsidRDefault="00E447F0" w:rsidP="00090082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содействие в социальной реабилитации лиц, отбывающих наказание в виде лишения свободы.</w:t>
            </w:r>
            <w:r w:rsidRPr="003D4DD0">
              <w:rPr>
                <w:sz w:val="24"/>
                <w:szCs w:val="24"/>
              </w:rPr>
              <w:t xml:space="preserve"> </w:t>
            </w:r>
          </w:p>
        </w:tc>
      </w:tr>
      <w:tr w:rsidR="00E447F0" w:rsidRPr="003D4DD0">
        <w:trPr>
          <w:trHeight w:val="403"/>
          <w:tblCellSpacing w:w="5" w:type="nil"/>
        </w:trPr>
        <w:tc>
          <w:tcPr>
            <w:tcW w:w="3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Целевые показатели    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            </w:t>
            </w:r>
          </w:p>
        </w:tc>
        <w:tc>
          <w:tcPr>
            <w:tcW w:w="6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</w:t>
            </w:r>
            <w:r w:rsidRPr="00767566">
              <w:rPr>
                <w:sz w:val="24"/>
                <w:szCs w:val="24"/>
              </w:rPr>
              <w:t>силение антитеррористической защищенности объектов социальной сферы и мест массового пребывания людей</w:t>
            </w:r>
            <w:r>
              <w:rPr>
                <w:sz w:val="24"/>
                <w:szCs w:val="24"/>
              </w:rPr>
              <w:t>;</w:t>
            </w:r>
          </w:p>
          <w:p w:rsidR="00E447F0" w:rsidRPr="003D4DD0" w:rsidRDefault="00E447F0" w:rsidP="00090082">
            <w:pPr>
              <w:jc w:val="both"/>
            </w:pPr>
            <w:r>
              <w:rPr>
                <w:sz w:val="24"/>
                <w:szCs w:val="24"/>
              </w:rPr>
              <w:t>-</w:t>
            </w:r>
            <w:r w:rsidRPr="00767566">
              <w:rPr>
                <w:sz w:val="24"/>
                <w:szCs w:val="24"/>
              </w:rPr>
              <w:t xml:space="preserve"> привлечение граждан, общественных организаций, средств массовой информации для обеспечения максимальной эффективности деятельности по профилактике терроризма и экстремизма</w:t>
            </w:r>
            <w:r>
              <w:rPr>
                <w:sz w:val="24"/>
                <w:szCs w:val="24"/>
              </w:rPr>
              <w:t>.</w:t>
            </w:r>
          </w:p>
        </w:tc>
      </w:tr>
      <w:tr w:rsidR="00E447F0" w:rsidRPr="003D4DD0">
        <w:trPr>
          <w:trHeight w:val="403"/>
          <w:tblCellSpacing w:w="5" w:type="nil"/>
        </w:trPr>
        <w:tc>
          <w:tcPr>
            <w:tcW w:w="3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Сроки и этапы реализации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            </w:t>
            </w:r>
          </w:p>
        </w:tc>
        <w:tc>
          <w:tcPr>
            <w:tcW w:w="6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ind w:firstLine="2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2021-2023 годы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без разделения на этапы</w:t>
            </w:r>
          </w:p>
        </w:tc>
      </w:tr>
      <w:tr w:rsidR="00E447F0" w:rsidRPr="003D4DD0">
        <w:trPr>
          <w:trHeight w:val="604"/>
          <w:tblCellSpacing w:w="5" w:type="nil"/>
        </w:trPr>
        <w:tc>
          <w:tcPr>
            <w:tcW w:w="3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Ресурсное обеспечение        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(по годам)  </w:t>
            </w:r>
          </w:p>
        </w:tc>
        <w:tc>
          <w:tcPr>
            <w:tcW w:w="6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Default"/>
              <w:jc w:val="both"/>
            </w:pPr>
            <w:r w:rsidRPr="003D4DD0">
              <w:t xml:space="preserve">Объем финансирования подпрограммы из бюджета </w:t>
            </w:r>
            <w:r>
              <w:t xml:space="preserve">Еремеевского </w:t>
            </w:r>
            <w:r w:rsidRPr="003D4DD0">
              <w:t xml:space="preserve"> сельсовета составляет </w:t>
            </w:r>
            <w:r>
              <w:t>3,6</w:t>
            </w:r>
            <w:r w:rsidRPr="003D4DD0">
              <w:t xml:space="preserve"> тыс. рублей: </w:t>
            </w:r>
          </w:p>
          <w:p w:rsidR="00E447F0" w:rsidRPr="003D4DD0" w:rsidRDefault="00E447F0" w:rsidP="00090082">
            <w:pPr>
              <w:pStyle w:val="Default"/>
              <w:jc w:val="both"/>
            </w:pPr>
            <w:r>
              <w:t>2021</w:t>
            </w:r>
            <w:r w:rsidRPr="003D4DD0">
              <w:t xml:space="preserve"> год – </w:t>
            </w:r>
            <w:r>
              <w:t>1,2 тыс. руб.</w:t>
            </w:r>
          </w:p>
          <w:p w:rsidR="00E447F0" w:rsidRPr="003D4DD0" w:rsidRDefault="00E447F0" w:rsidP="00090082">
            <w:pPr>
              <w:pStyle w:val="Default"/>
              <w:jc w:val="both"/>
            </w:pPr>
            <w:r>
              <w:t>2022</w:t>
            </w:r>
            <w:r w:rsidRPr="003D4DD0">
              <w:t xml:space="preserve"> год – </w:t>
            </w:r>
            <w:r>
              <w:t>1,2 тыс. руб.</w:t>
            </w:r>
          </w:p>
          <w:p w:rsidR="00E447F0" w:rsidRPr="003D4DD0" w:rsidRDefault="00E447F0" w:rsidP="004423B1">
            <w:pPr>
              <w:pStyle w:val="a0"/>
              <w:spacing w:before="0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  <w:r w:rsidRPr="003D4DD0">
              <w:rPr>
                <w:sz w:val="24"/>
                <w:szCs w:val="24"/>
              </w:rPr>
              <w:t xml:space="preserve"> год </w:t>
            </w:r>
            <w:r>
              <w:rPr>
                <w:sz w:val="24"/>
                <w:szCs w:val="24"/>
              </w:rPr>
              <w:t>–</w:t>
            </w:r>
            <w:r w:rsidRPr="003D4DD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1,2 тыс. руб.</w:t>
            </w:r>
          </w:p>
        </w:tc>
      </w:tr>
    </w:tbl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both"/>
        <w:rPr>
          <w:color w:val="000000"/>
          <w:sz w:val="24"/>
          <w:szCs w:val="24"/>
        </w:rPr>
      </w:pPr>
    </w:p>
    <w:p w:rsidR="00E447F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8.7</w:t>
      </w:r>
      <w:r w:rsidRPr="003D4DD0">
        <w:rPr>
          <w:b/>
          <w:bCs/>
          <w:color w:val="000000"/>
          <w:sz w:val="24"/>
          <w:szCs w:val="24"/>
        </w:rPr>
        <w:t>.1. Характеристика сферы реализации подпрограммы, описание основных проблем и обоснование включения в муниципальную программу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</w:p>
    <w:p w:rsidR="00E447F0" w:rsidRPr="005B6791" w:rsidRDefault="00E447F0" w:rsidP="00375A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B6791">
        <w:rPr>
          <w:rFonts w:ascii="Times New Roman" w:hAnsi="Times New Roman" w:cs="Times New Roman"/>
          <w:sz w:val="24"/>
          <w:szCs w:val="24"/>
        </w:rPr>
        <w:t xml:space="preserve">Ситуация в сфере борьбы с терроризмом и экстремизмом на территории Российской Федерации остается напряженной. Наличие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Еремеевского  сельсовета </w:t>
      </w:r>
      <w:r w:rsidRPr="005B6791">
        <w:rPr>
          <w:rFonts w:ascii="Times New Roman" w:hAnsi="Times New Roman" w:cs="Times New Roman"/>
          <w:sz w:val="24"/>
          <w:szCs w:val="24"/>
        </w:rPr>
        <w:t xml:space="preserve"> жизненно важных объектов, мест массового пребывания людей является фактором возможного планирования террористических акций, поэтому сохраняется реальная угроза безопасности жителей.</w:t>
      </w:r>
    </w:p>
    <w:p w:rsidR="00E447F0" w:rsidRPr="005B6791" w:rsidRDefault="00E447F0" w:rsidP="00375A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B6791">
        <w:rPr>
          <w:rFonts w:ascii="Times New Roman" w:hAnsi="Times New Roman" w:cs="Times New Roman"/>
          <w:sz w:val="24"/>
          <w:szCs w:val="24"/>
        </w:rPr>
        <w:t>Наиболее остро стоит проблема антитеррористической защищенности объектов социальной сферы. В учреждениях здравоохранения, культуры, постоянно находится большое количество людей, в том числе и детей, а уровень материально-технической оснащенности указанных учреждений достаточно уязвим в террористическом отношении.</w:t>
      </w:r>
    </w:p>
    <w:p w:rsidR="00E447F0" w:rsidRPr="005B6791" w:rsidRDefault="00E447F0" w:rsidP="00375A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B6791">
        <w:rPr>
          <w:rFonts w:ascii="Times New Roman" w:hAnsi="Times New Roman" w:cs="Times New Roman"/>
          <w:sz w:val="24"/>
          <w:szCs w:val="24"/>
        </w:rPr>
        <w:t>Практически на всех объектах социальной сферы на сегодняшний день имеются недостатки. Во многих учреждениях требуется ремонт внешних ограждений, в некоторых внешние ограждения вообще отсутствуют. Имеют место недостаточные знания и отсутствие практических навыков обучающихся, посетителей и работников учреждений применения правил поведения в чрезвычайных ситуациях, вызванных проявлениями терроризма и экстремизма.</w:t>
      </w:r>
    </w:p>
    <w:p w:rsidR="00E447F0" w:rsidRPr="005B6791" w:rsidRDefault="00E447F0" w:rsidP="00375A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B6791">
        <w:rPr>
          <w:rFonts w:ascii="Times New Roman" w:hAnsi="Times New Roman" w:cs="Times New Roman"/>
          <w:sz w:val="24"/>
          <w:szCs w:val="24"/>
        </w:rPr>
        <w:t>Настоящая программа дает возможность улучшить антитеррористическую защищенность объектов социальной сферы, а также снизить существующую социальную напряженность, вызванную боязнью людей возникновения террористической угрозы.</w:t>
      </w:r>
    </w:p>
    <w:p w:rsidR="00E447F0" w:rsidRPr="005B6791" w:rsidRDefault="00E447F0" w:rsidP="00375A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B6791">
        <w:rPr>
          <w:rFonts w:ascii="Times New Roman" w:hAnsi="Times New Roman" w:cs="Times New Roman"/>
          <w:sz w:val="24"/>
          <w:szCs w:val="24"/>
        </w:rPr>
        <w:t>Имеют свое развитие и экстремистские настроения, все больше влияющие на молодежь. Проведение разъяснительной работы, мероприятий по повышению толерантности молодых людей, воспитание у них активной жизненной позиции - одна из задач программы.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</w:p>
    <w:p w:rsidR="00E447F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8.7</w:t>
      </w:r>
      <w:r w:rsidRPr="003D4DD0">
        <w:rPr>
          <w:b/>
          <w:bCs/>
          <w:color w:val="000000"/>
          <w:sz w:val="24"/>
          <w:szCs w:val="24"/>
        </w:rPr>
        <w:t>.2. Цели, задачи подпрограммы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</w:p>
    <w:p w:rsidR="00E447F0" w:rsidRDefault="00E447F0" w:rsidP="00375ADD">
      <w:pPr>
        <w:spacing w:line="252" w:lineRule="auto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        </w:t>
      </w:r>
      <w:r w:rsidRPr="003D4DD0">
        <w:rPr>
          <w:sz w:val="24"/>
          <w:szCs w:val="24"/>
          <w:lang w:eastAsia="en-US"/>
        </w:rPr>
        <w:t>Цели подпрограммы:</w:t>
      </w:r>
      <w:r w:rsidRPr="00EB799F"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Pr="003B2CE7">
        <w:rPr>
          <w:sz w:val="24"/>
          <w:szCs w:val="24"/>
        </w:rPr>
        <w:t xml:space="preserve">беспечение общественного порядка и противодействие </w:t>
      </w:r>
      <w:r>
        <w:rPr>
          <w:sz w:val="24"/>
          <w:szCs w:val="24"/>
        </w:rPr>
        <w:t>преступности на   территории Еремеевского  сельсовета</w:t>
      </w:r>
    </w:p>
    <w:p w:rsidR="00E447F0" w:rsidRPr="00EB799F" w:rsidRDefault="00E447F0" w:rsidP="00375ADD">
      <w:pPr>
        <w:spacing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EB799F">
        <w:rPr>
          <w:sz w:val="24"/>
          <w:szCs w:val="24"/>
        </w:rPr>
        <w:t>Задачи подпрограммы:</w:t>
      </w:r>
    </w:p>
    <w:p w:rsidR="00E447F0" w:rsidRDefault="00E447F0" w:rsidP="00375ADD">
      <w:pPr>
        <w:widowControl/>
        <w:rPr>
          <w:sz w:val="24"/>
          <w:szCs w:val="24"/>
        </w:rPr>
      </w:pPr>
      <w:r>
        <w:rPr>
          <w:sz w:val="24"/>
          <w:szCs w:val="24"/>
        </w:rPr>
        <w:t>-  создание системы противодействия преступности, наркомании, коррупции и терроризму;</w:t>
      </w:r>
    </w:p>
    <w:p w:rsidR="00E447F0" w:rsidRDefault="00E447F0" w:rsidP="00375A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- вовлечение в работу по предупреждению правонарушений правоохранительных органов, организаций всех форм собственности, а также общественных формирований;</w:t>
      </w:r>
    </w:p>
    <w:p w:rsidR="00E447F0" w:rsidRDefault="00E447F0" w:rsidP="00375A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- содействие в социальной реабилитации лиц, отбывающих наказание в виде лишения свободы.</w:t>
      </w:r>
    </w:p>
    <w:p w:rsidR="00E447F0" w:rsidRPr="003D4DD0" w:rsidRDefault="00E447F0" w:rsidP="00375ADD">
      <w:pPr>
        <w:rPr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8.7</w:t>
      </w:r>
      <w:r w:rsidRPr="003D4DD0">
        <w:rPr>
          <w:b/>
          <w:bCs/>
          <w:color w:val="000000"/>
          <w:sz w:val="24"/>
          <w:szCs w:val="24"/>
        </w:rPr>
        <w:t>.3. Сроки реализации подпрограммы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both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 xml:space="preserve">Срок реализации подпрограммы – </w:t>
      </w:r>
      <w:r>
        <w:rPr>
          <w:sz w:val="24"/>
          <w:szCs w:val="24"/>
        </w:rPr>
        <w:t>2021-2023 годы</w:t>
      </w:r>
      <w:r>
        <w:rPr>
          <w:color w:val="000000"/>
          <w:sz w:val="24"/>
          <w:szCs w:val="24"/>
        </w:rPr>
        <w:t xml:space="preserve"> без разделения на этапы.</w:t>
      </w:r>
    </w:p>
    <w:p w:rsidR="00E447F0" w:rsidRPr="003D4DD0" w:rsidRDefault="00E447F0" w:rsidP="00375ADD">
      <w:pPr>
        <w:pStyle w:val="2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447F0" w:rsidRPr="003D4DD0" w:rsidRDefault="00E447F0" w:rsidP="00375ADD">
      <w:pPr>
        <w:pStyle w:val="2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8.7</w:t>
      </w:r>
      <w:r w:rsidRPr="003D4DD0">
        <w:rPr>
          <w:rFonts w:ascii="Times New Roman" w:hAnsi="Times New Roman" w:cs="Times New Roman"/>
          <w:b/>
          <w:bCs/>
          <w:sz w:val="24"/>
          <w:szCs w:val="24"/>
        </w:rPr>
        <w:t xml:space="preserve">.4. Участие органов других организаций </w:t>
      </w:r>
    </w:p>
    <w:p w:rsidR="00E447F0" w:rsidRPr="003D4DD0" w:rsidRDefault="00E447F0" w:rsidP="00375ADD">
      <w:pPr>
        <w:pStyle w:val="2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D4DD0">
        <w:rPr>
          <w:rFonts w:ascii="Times New Roman" w:hAnsi="Times New Roman" w:cs="Times New Roman"/>
          <w:b/>
          <w:bCs/>
          <w:sz w:val="24"/>
          <w:szCs w:val="24"/>
        </w:rPr>
        <w:t>в реализации подпрограммы</w:t>
      </w:r>
    </w:p>
    <w:p w:rsidR="00E447F0" w:rsidRPr="003D4DD0" w:rsidRDefault="00E447F0" w:rsidP="00375ADD">
      <w:pPr>
        <w:pStyle w:val="20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447F0" w:rsidRPr="003D4DD0" w:rsidRDefault="00E447F0" w:rsidP="00375ADD">
      <w:pPr>
        <w:pStyle w:val="2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4DD0">
        <w:rPr>
          <w:rFonts w:ascii="Times New Roman" w:hAnsi="Times New Roman" w:cs="Times New Roman"/>
          <w:sz w:val="24"/>
          <w:szCs w:val="24"/>
        </w:rPr>
        <w:t>Другие организации в реализации подпрограммы участия не принимают.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both"/>
        <w:rPr>
          <w:i/>
          <w:iCs/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8.7</w:t>
      </w:r>
      <w:r w:rsidRPr="003D4DD0">
        <w:rPr>
          <w:b/>
          <w:bCs/>
          <w:color w:val="000000"/>
          <w:sz w:val="24"/>
          <w:szCs w:val="24"/>
        </w:rPr>
        <w:t>.5. Объем финансовых ресурсов, необходимых для реализации подпрограммы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</w:p>
    <w:p w:rsidR="00E447F0" w:rsidRPr="003D4DD0" w:rsidRDefault="00E447F0" w:rsidP="00375ADD">
      <w:pPr>
        <w:pStyle w:val="Default"/>
        <w:jc w:val="both"/>
      </w:pPr>
      <w:r w:rsidRPr="003D4DD0">
        <w:t xml:space="preserve">Объем финансирования подпрограммы составляет </w:t>
      </w:r>
      <w:r>
        <w:t>3,6</w:t>
      </w:r>
      <w:r w:rsidRPr="003D4DD0">
        <w:t xml:space="preserve"> тыс. рублей, в том числе: </w:t>
      </w:r>
    </w:p>
    <w:p w:rsidR="00E447F0" w:rsidRPr="003D4DD0" w:rsidRDefault="00E447F0" w:rsidP="00375ADD">
      <w:pPr>
        <w:pStyle w:val="Default"/>
        <w:jc w:val="both"/>
      </w:pPr>
      <w:r>
        <w:t>2021</w:t>
      </w:r>
      <w:r w:rsidRPr="003D4DD0">
        <w:t xml:space="preserve"> год – </w:t>
      </w:r>
      <w:r>
        <w:t>1,2 тыс. руб.</w:t>
      </w:r>
    </w:p>
    <w:p w:rsidR="00E447F0" w:rsidRPr="003D4DD0" w:rsidRDefault="00E447F0" w:rsidP="00375ADD">
      <w:pPr>
        <w:pStyle w:val="Default"/>
        <w:jc w:val="both"/>
      </w:pPr>
      <w:r>
        <w:t>2022</w:t>
      </w:r>
      <w:r w:rsidRPr="003D4DD0">
        <w:t xml:space="preserve"> год – </w:t>
      </w:r>
      <w:r>
        <w:t>1,2 тыс. руб.</w:t>
      </w:r>
    </w:p>
    <w:p w:rsidR="00E447F0" w:rsidRDefault="00E447F0" w:rsidP="00375ADD">
      <w:pPr>
        <w:pStyle w:val="a0"/>
        <w:spacing w:before="0"/>
        <w:rPr>
          <w:sz w:val="24"/>
          <w:szCs w:val="24"/>
        </w:rPr>
      </w:pPr>
      <w:r>
        <w:rPr>
          <w:sz w:val="24"/>
          <w:szCs w:val="24"/>
        </w:rPr>
        <w:t>2023</w:t>
      </w:r>
      <w:r w:rsidRPr="003D4DD0">
        <w:rPr>
          <w:sz w:val="24"/>
          <w:szCs w:val="24"/>
        </w:rPr>
        <w:t xml:space="preserve"> год </w:t>
      </w:r>
      <w:r>
        <w:rPr>
          <w:sz w:val="24"/>
          <w:szCs w:val="24"/>
        </w:rPr>
        <w:t>–</w:t>
      </w:r>
      <w:r w:rsidRPr="003D4D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1,2 </w:t>
      </w:r>
      <w:r w:rsidRPr="00B5744E">
        <w:rPr>
          <w:sz w:val="24"/>
          <w:szCs w:val="24"/>
        </w:rPr>
        <w:t>тыс. руб</w:t>
      </w:r>
      <w:r>
        <w:t>.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</w:t>
      </w:r>
      <w:r w:rsidRPr="003D4DD0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>8.</w:t>
      </w:r>
      <w:r w:rsidRPr="003D4DD0">
        <w:rPr>
          <w:b/>
          <w:bCs/>
          <w:color w:val="000000"/>
          <w:sz w:val="24"/>
          <w:szCs w:val="24"/>
        </w:rPr>
        <w:t xml:space="preserve"> Подпрограмма</w:t>
      </w:r>
    </w:p>
    <w:p w:rsidR="00E447F0" w:rsidRPr="00F16425" w:rsidRDefault="00E447F0" w:rsidP="00375AD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F16425">
        <w:rPr>
          <w:b/>
          <w:bCs/>
          <w:sz w:val="24"/>
          <w:szCs w:val="24"/>
        </w:rPr>
        <w:t xml:space="preserve">«Защита населения и территорий от чрезвычайных ситуаций, обеспечение пожарной безопасности в </w:t>
      </w:r>
      <w:r>
        <w:rPr>
          <w:b/>
          <w:bCs/>
          <w:sz w:val="24"/>
          <w:szCs w:val="24"/>
        </w:rPr>
        <w:t>Еремеевском</w:t>
      </w:r>
      <w:r w:rsidRPr="00F16425">
        <w:rPr>
          <w:b/>
          <w:bCs/>
          <w:sz w:val="24"/>
          <w:szCs w:val="24"/>
        </w:rPr>
        <w:t xml:space="preserve"> сельсовете Сосновоборского района Пензенской области на </w:t>
      </w:r>
      <w:r>
        <w:rPr>
          <w:b/>
          <w:bCs/>
          <w:sz w:val="24"/>
          <w:szCs w:val="24"/>
        </w:rPr>
        <w:t>2021-2023 годы</w:t>
      </w:r>
      <w:r w:rsidRPr="00F16425">
        <w:rPr>
          <w:b/>
          <w:bCs/>
          <w:sz w:val="24"/>
          <w:szCs w:val="24"/>
        </w:rPr>
        <w:t>»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  <w:r w:rsidRPr="00F16425">
        <w:rPr>
          <w:b/>
          <w:bCs/>
          <w:color w:val="000000"/>
          <w:sz w:val="24"/>
          <w:szCs w:val="24"/>
        </w:rPr>
        <w:t xml:space="preserve"> муниципальной программы </w:t>
      </w:r>
      <w:r>
        <w:rPr>
          <w:b/>
          <w:bCs/>
          <w:color w:val="000000"/>
          <w:sz w:val="24"/>
          <w:szCs w:val="24"/>
        </w:rPr>
        <w:t xml:space="preserve">Еремеевского </w:t>
      </w:r>
      <w:r w:rsidRPr="00F16425">
        <w:rPr>
          <w:b/>
          <w:bCs/>
          <w:color w:val="000000"/>
          <w:sz w:val="24"/>
          <w:szCs w:val="24"/>
        </w:rPr>
        <w:t xml:space="preserve"> сельсовета Сосновоборского района</w:t>
      </w:r>
      <w:r>
        <w:rPr>
          <w:b/>
          <w:bCs/>
          <w:color w:val="000000"/>
          <w:sz w:val="24"/>
          <w:szCs w:val="24"/>
        </w:rPr>
        <w:t xml:space="preserve"> </w:t>
      </w:r>
      <w:r w:rsidRPr="003D4DD0">
        <w:rPr>
          <w:b/>
          <w:bCs/>
          <w:color w:val="000000"/>
          <w:sz w:val="24"/>
          <w:szCs w:val="24"/>
        </w:rPr>
        <w:t xml:space="preserve">Пензенской области «Развитие муниципального управления в </w:t>
      </w:r>
      <w:r>
        <w:rPr>
          <w:b/>
          <w:bCs/>
          <w:color w:val="000000"/>
          <w:sz w:val="24"/>
          <w:szCs w:val="24"/>
        </w:rPr>
        <w:t>Еремеевском</w:t>
      </w:r>
      <w:r w:rsidRPr="003D4DD0">
        <w:rPr>
          <w:b/>
          <w:bCs/>
          <w:color w:val="000000"/>
          <w:sz w:val="24"/>
          <w:szCs w:val="24"/>
        </w:rPr>
        <w:t xml:space="preserve"> сельсовете </w:t>
      </w:r>
      <w:r>
        <w:rPr>
          <w:b/>
          <w:bCs/>
          <w:color w:val="000000"/>
          <w:sz w:val="24"/>
          <w:szCs w:val="24"/>
        </w:rPr>
        <w:t>Сосновоборского</w:t>
      </w:r>
      <w:r w:rsidRPr="003D4DD0">
        <w:rPr>
          <w:b/>
          <w:bCs/>
          <w:color w:val="000000"/>
          <w:sz w:val="24"/>
          <w:szCs w:val="24"/>
        </w:rPr>
        <w:t xml:space="preserve"> района Пензенской области на </w:t>
      </w:r>
      <w:r>
        <w:rPr>
          <w:b/>
          <w:bCs/>
          <w:color w:val="000000"/>
          <w:sz w:val="24"/>
          <w:szCs w:val="24"/>
        </w:rPr>
        <w:t>2021-2023 годы</w:t>
      </w:r>
      <w:r w:rsidRPr="003D4DD0">
        <w:rPr>
          <w:b/>
          <w:bCs/>
          <w:color w:val="000000"/>
          <w:sz w:val="24"/>
          <w:szCs w:val="24"/>
        </w:rPr>
        <w:t>»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>ПАСПОРТ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 xml:space="preserve">подпрограммы муниципальной программы  </w:t>
      </w:r>
      <w:r>
        <w:rPr>
          <w:color w:val="000000"/>
          <w:sz w:val="24"/>
          <w:szCs w:val="24"/>
        </w:rPr>
        <w:t xml:space="preserve">Еремеевского  сельсовета Сосновоборского района </w:t>
      </w:r>
      <w:r w:rsidRPr="003D4DD0">
        <w:rPr>
          <w:color w:val="000000"/>
          <w:sz w:val="24"/>
          <w:szCs w:val="24"/>
        </w:rPr>
        <w:t xml:space="preserve">Пензенской области «Развитие муниципального управления в </w:t>
      </w:r>
      <w:r>
        <w:rPr>
          <w:color w:val="000000"/>
          <w:sz w:val="24"/>
          <w:szCs w:val="24"/>
        </w:rPr>
        <w:t>Еремеевском</w:t>
      </w:r>
      <w:r w:rsidRPr="003D4DD0">
        <w:rPr>
          <w:color w:val="000000"/>
          <w:sz w:val="24"/>
          <w:szCs w:val="24"/>
        </w:rPr>
        <w:t xml:space="preserve"> сельсовете </w:t>
      </w:r>
      <w:r>
        <w:rPr>
          <w:color w:val="000000"/>
          <w:sz w:val="24"/>
          <w:szCs w:val="24"/>
        </w:rPr>
        <w:t>Сосновоборского</w:t>
      </w:r>
      <w:r w:rsidRPr="003D4DD0">
        <w:rPr>
          <w:color w:val="000000"/>
          <w:sz w:val="24"/>
          <w:szCs w:val="24"/>
        </w:rPr>
        <w:t xml:space="preserve"> района Пензенской области на </w:t>
      </w:r>
      <w:r>
        <w:rPr>
          <w:color w:val="000000"/>
          <w:sz w:val="24"/>
          <w:szCs w:val="24"/>
        </w:rPr>
        <w:t>2021-2023 годы</w:t>
      </w:r>
      <w:r w:rsidRPr="003D4DD0">
        <w:rPr>
          <w:color w:val="000000"/>
          <w:sz w:val="24"/>
          <w:szCs w:val="24"/>
        </w:rPr>
        <w:t>»</w:t>
      </w:r>
    </w:p>
    <w:p w:rsidR="00E447F0" w:rsidRPr="003D4DD0" w:rsidRDefault="00E447F0" w:rsidP="00375ADD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u w:val="single"/>
        </w:rPr>
      </w:pPr>
    </w:p>
    <w:tbl>
      <w:tblPr>
        <w:tblW w:w="0" w:type="auto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607"/>
        <w:gridCol w:w="6545"/>
      </w:tblGrid>
      <w:tr w:rsidR="00E447F0" w:rsidRPr="003D4DD0">
        <w:trPr>
          <w:trHeight w:val="147"/>
          <w:tblCellSpacing w:w="5" w:type="nil"/>
        </w:trPr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F16425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425">
              <w:rPr>
                <w:rFonts w:ascii="Times New Roman" w:hAnsi="Times New Roman" w:cs="Times New Roman"/>
                <w:sz w:val="24"/>
                <w:szCs w:val="24"/>
              </w:rPr>
              <w:t xml:space="preserve">Защита населения и территорий от чрезвычайных ситуаций, обеспечение пожарной безопасности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Еремеевском</w:t>
            </w:r>
            <w:r w:rsidRPr="00F1642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сельсовете Сосновоборского района Пензенской области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2021-2023 годы</w:t>
            </w:r>
          </w:p>
        </w:tc>
      </w:tr>
      <w:tr w:rsidR="00E447F0" w:rsidRPr="003D4DD0">
        <w:trPr>
          <w:trHeight w:val="409"/>
          <w:tblCellSpacing w:w="5" w:type="nil"/>
        </w:trPr>
        <w:tc>
          <w:tcPr>
            <w:tcW w:w="3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 исполнитель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            </w:t>
            </w:r>
          </w:p>
        </w:tc>
        <w:tc>
          <w:tcPr>
            <w:tcW w:w="6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Еремеевского  сельсовета </w:t>
            </w:r>
          </w:p>
        </w:tc>
      </w:tr>
      <w:tr w:rsidR="00E447F0" w:rsidRPr="003D4DD0">
        <w:trPr>
          <w:trHeight w:val="147"/>
          <w:tblCellSpacing w:w="5" w:type="nil"/>
        </w:trPr>
        <w:tc>
          <w:tcPr>
            <w:tcW w:w="3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подпрограммы        </w:t>
            </w:r>
          </w:p>
        </w:tc>
        <w:tc>
          <w:tcPr>
            <w:tcW w:w="6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jc w:val="both"/>
              <w:rPr>
                <w:color w:val="000000"/>
                <w:sz w:val="24"/>
                <w:szCs w:val="24"/>
              </w:rPr>
            </w:pPr>
            <w:r w:rsidRPr="00F327FB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З</w:t>
            </w:r>
            <w:r w:rsidRPr="003B2CE7">
              <w:rPr>
                <w:sz w:val="24"/>
                <w:szCs w:val="24"/>
              </w:rPr>
              <w:t>ащита населения и территорий от чрезвычайных ситуаций, обеспечение пожарной безопасности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E447F0" w:rsidRPr="003D4DD0">
        <w:trPr>
          <w:trHeight w:val="147"/>
          <w:tblCellSpacing w:w="5" w:type="nil"/>
        </w:trPr>
        <w:tc>
          <w:tcPr>
            <w:tcW w:w="3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Задачи подпрограммы      </w:t>
            </w:r>
          </w:p>
        </w:tc>
        <w:tc>
          <w:tcPr>
            <w:tcW w:w="6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</w:t>
            </w:r>
            <w:r w:rsidRPr="00F327FB">
              <w:rPr>
                <w:sz w:val="24"/>
                <w:szCs w:val="24"/>
              </w:rPr>
              <w:t>азработка и реализация мероприятий, направленных на соблюдение правил п</w:t>
            </w:r>
            <w:r>
              <w:rPr>
                <w:sz w:val="24"/>
                <w:szCs w:val="24"/>
              </w:rPr>
              <w:t>ожарной безопасности населением;</w:t>
            </w:r>
          </w:p>
          <w:p w:rsidR="00E447F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27FB">
              <w:rPr>
                <w:sz w:val="24"/>
                <w:szCs w:val="24"/>
              </w:rPr>
              <w:t>организация работы по предупреждению и пресечению нарушений требований пожарной безопасн</w:t>
            </w:r>
            <w:r>
              <w:rPr>
                <w:sz w:val="24"/>
                <w:szCs w:val="24"/>
              </w:rPr>
              <w:t>ости и правил поведения на воде;</w:t>
            </w:r>
          </w:p>
          <w:p w:rsidR="00E447F0" w:rsidRPr="003D4DD0" w:rsidRDefault="00E447F0" w:rsidP="00090082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F327FB">
              <w:rPr>
                <w:sz w:val="24"/>
                <w:szCs w:val="24"/>
              </w:rPr>
              <w:t>информирование населения о правилах поведения и дей</w:t>
            </w:r>
            <w:r>
              <w:rPr>
                <w:sz w:val="24"/>
                <w:szCs w:val="24"/>
              </w:rPr>
              <w:t xml:space="preserve">ствиях в чрезвычайных ситуациях, </w:t>
            </w:r>
            <w:r w:rsidRPr="00F327FB">
              <w:rPr>
                <w:sz w:val="24"/>
                <w:szCs w:val="24"/>
              </w:rPr>
              <w:t>создание материальных резервов для л</w:t>
            </w:r>
            <w:r>
              <w:rPr>
                <w:sz w:val="24"/>
                <w:szCs w:val="24"/>
              </w:rPr>
              <w:t>иквидации чрезвычайных ситуаций.</w:t>
            </w:r>
          </w:p>
        </w:tc>
      </w:tr>
      <w:tr w:rsidR="00E447F0" w:rsidRPr="003D4DD0">
        <w:trPr>
          <w:trHeight w:val="409"/>
          <w:tblCellSpacing w:w="5" w:type="nil"/>
        </w:trPr>
        <w:tc>
          <w:tcPr>
            <w:tcW w:w="3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Целевые показатели    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            </w:t>
            </w:r>
          </w:p>
        </w:tc>
        <w:tc>
          <w:tcPr>
            <w:tcW w:w="6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</w:t>
            </w:r>
            <w:r w:rsidRPr="00F327FB">
              <w:rPr>
                <w:sz w:val="24"/>
                <w:szCs w:val="24"/>
              </w:rPr>
              <w:t>нижение количества пожаров</w:t>
            </w:r>
            <w:r>
              <w:rPr>
                <w:sz w:val="24"/>
                <w:szCs w:val="24"/>
              </w:rPr>
              <w:t>;</w:t>
            </w:r>
          </w:p>
          <w:p w:rsidR="00E447F0" w:rsidRPr="00F327FB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F327F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</w:t>
            </w:r>
            <w:r w:rsidRPr="00F327FB">
              <w:rPr>
                <w:sz w:val="24"/>
                <w:szCs w:val="24"/>
              </w:rPr>
              <w:t>величение количества спасенных люде</w:t>
            </w:r>
            <w:r>
              <w:rPr>
                <w:sz w:val="24"/>
                <w:szCs w:val="24"/>
              </w:rPr>
              <w:t>й.</w:t>
            </w:r>
          </w:p>
        </w:tc>
      </w:tr>
      <w:tr w:rsidR="00E447F0" w:rsidRPr="003D4DD0">
        <w:trPr>
          <w:trHeight w:val="409"/>
          <w:tblCellSpacing w:w="5" w:type="nil"/>
        </w:trPr>
        <w:tc>
          <w:tcPr>
            <w:tcW w:w="3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Сроки и этапы реализации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            </w:t>
            </w:r>
          </w:p>
        </w:tc>
        <w:tc>
          <w:tcPr>
            <w:tcW w:w="6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F327FB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2021-2023 годы без разделения на этапы</w:t>
            </w:r>
          </w:p>
        </w:tc>
      </w:tr>
      <w:tr w:rsidR="00E447F0" w:rsidRPr="003D4DD0">
        <w:trPr>
          <w:trHeight w:val="613"/>
          <w:tblCellSpacing w:w="5" w:type="nil"/>
        </w:trPr>
        <w:tc>
          <w:tcPr>
            <w:tcW w:w="3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Ресурсное обеспечение        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(по годам)  </w:t>
            </w:r>
          </w:p>
        </w:tc>
        <w:tc>
          <w:tcPr>
            <w:tcW w:w="6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Default"/>
              <w:jc w:val="both"/>
            </w:pPr>
            <w:r w:rsidRPr="003D4DD0">
              <w:t xml:space="preserve">Средства бюджета </w:t>
            </w:r>
            <w:r>
              <w:t xml:space="preserve">Еремеевского </w:t>
            </w:r>
            <w:r w:rsidRPr="003D4DD0">
              <w:t xml:space="preserve"> сельсовета всего – </w:t>
            </w:r>
            <w:r>
              <w:t>53,4</w:t>
            </w:r>
            <w:r w:rsidRPr="003D4DD0">
              <w:t xml:space="preserve"> тыс. рублей, в том числе: </w:t>
            </w:r>
          </w:p>
          <w:p w:rsidR="00E447F0" w:rsidRPr="003D4DD0" w:rsidRDefault="00E447F0" w:rsidP="00090082">
            <w:pPr>
              <w:pStyle w:val="Default"/>
              <w:jc w:val="both"/>
            </w:pPr>
            <w:r>
              <w:t>2021</w:t>
            </w:r>
            <w:r w:rsidRPr="003D4DD0">
              <w:t xml:space="preserve"> год – </w:t>
            </w:r>
            <w:r>
              <w:t>24,8</w:t>
            </w:r>
            <w:r w:rsidRPr="003D4DD0">
              <w:t xml:space="preserve"> тыс. рублей; </w:t>
            </w:r>
          </w:p>
          <w:p w:rsidR="00E447F0" w:rsidRPr="003D4DD0" w:rsidRDefault="00E447F0" w:rsidP="00090082">
            <w:pPr>
              <w:pStyle w:val="Default"/>
              <w:jc w:val="both"/>
            </w:pPr>
            <w:r>
              <w:t>2022</w:t>
            </w:r>
            <w:r w:rsidRPr="003D4DD0">
              <w:t xml:space="preserve"> год – </w:t>
            </w:r>
            <w:r>
              <w:t>14,3</w:t>
            </w:r>
            <w:r w:rsidRPr="003D4DD0">
              <w:t xml:space="preserve"> тыс. рублей; </w:t>
            </w:r>
          </w:p>
          <w:p w:rsidR="00E447F0" w:rsidRPr="003D4DD0" w:rsidRDefault="00E447F0" w:rsidP="00D0498D">
            <w:pPr>
              <w:pStyle w:val="a0"/>
              <w:spacing w:befor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 – 14,3  тыс.</w:t>
            </w:r>
            <w:r w:rsidRPr="003D4DD0">
              <w:rPr>
                <w:sz w:val="24"/>
                <w:szCs w:val="24"/>
              </w:rPr>
              <w:t>рублей.</w:t>
            </w:r>
          </w:p>
        </w:tc>
      </w:tr>
    </w:tbl>
    <w:p w:rsidR="00E447F0" w:rsidRPr="003D4DD0" w:rsidRDefault="00E447F0" w:rsidP="00375ADD">
      <w:pPr>
        <w:autoSpaceDE w:val="0"/>
        <w:autoSpaceDN w:val="0"/>
        <w:adjustRightInd w:val="0"/>
        <w:ind w:right="-1"/>
        <w:rPr>
          <w:b/>
          <w:bCs/>
          <w:color w:val="000000"/>
          <w:sz w:val="24"/>
          <w:szCs w:val="24"/>
        </w:rPr>
      </w:pPr>
    </w:p>
    <w:p w:rsidR="00E447F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8.8</w:t>
      </w:r>
      <w:r w:rsidRPr="003D4DD0">
        <w:rPr>
          <w:b/>
          <w:bCs/>
          <w:color w:val="000000"/>
          <w:sz w:val="24"/>
          <w:szCs w:val="24"/>
        </w:rPr>
        <w:t xml:space="preserve">.1. Характеристика сферы реализации подпрограммы, описание основных проблем и обоснование включения в </w:t>
      </w:r>
      <w:r>
        <w:rPr>
          <w:b/>
          <w:bCs/>
          <w:color w:val="000000"/>
          <w:sz w:val="24"/>
          <w:szCs w:val="24"/>
        </w:rPr>
        <w:t>М</w:t>
      </w:r>
      <w:r w:rsidRPr="003D4DD0">
        <w:rPr>
          <w:b/>
          <w:bCs/>
          <w:color w:val="000000"/>
          <w:sz w:val="24"/>
          <w:szCs w:val="24"/>
        </w:rPr>
        <w:t>униципальную программу</w:t>
      </w:r>
    </w:p>
    <w:p w:rsidR="00E447F0" w:rsidRPr="007A1526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4"/>
          <w:szCs w:val="24"/>
        </w:rPr>
      </w:pPr>
    </w:p>
    <w:p w:rsidR="00E447F0" w:rsidRPr="00FE4B07" w:rsidRDefault="00E447F0" w:rsidP="00375ADD">
      <w:pPr>
        <w:jc w:val="both"/>
        <w:rPr>
          <w:sz w:val="24"/>
          <w:szCs w:val="24"/>
        </w:rPr>
      </w:pPr>
      <w:r w:rsidRPr="00FE4B07">
        <w:t xml:space="preserve">       </w:t>
      </w:r>
      <w:r w:rsidRPr="00FE4B07">
        <w:rPr>
          <w:sz w:val="24"/>
          <w:szCs w:val="24"/>
        </w:rPr>
        <w:t xml:space="preserve">В </w:t>
      </w:r>
      <w:r>
        <w:rPr>
          <w:sz w:val="24"/>
          <w:szCs w:val="24"/>
        </w:rPr>
        <w:t>Еремеевском</w:t>
      </w:r>
      <w:r w:rsidRPr="00FE4B07">
        <w:rPr>
          <w:sz w:val="24"/>
          <w:szCs w:val="24"/>
        </w:rPr>
        <w:t xml:space="preserve"> сельсовете  с </w:t>
      </w:r>
      <w:r>
        <w:rPr>
          <w:sz w:val="24"/>
          <w:szCs w:val="24"/>
        </w:rPr>
        <w:t>2018</w:t>
      </w:r>
      <w:r w:rsidRPr="00FE4B07">
        <w:rPr>
          <w:sz w:val="24"/>
          <w:szCs w:val="24"/>
        </w:rPr>
        <w:t xml:space="preserve"> по 201</w:t>
      </w:r>
      <w:r>
        <w:rPr>
          <w:sz w:val="24"/>
          <w:szCs w:val="24"/>
        </w:rPr>
        <w:t>9 годы произошел  один</w:t>
      </w:r>
      <w:r w:rsidRPr="00FE4B07">
        <w:rPr>
          <w:sz w:val="24"/>
          <w:szCs w:val="24"/>
        </w:rPr>
        <w:t xml:space="preserve">  пожар. </w:t>
      </w:r>
    </w:p>
    <w:p w:rsidR="00E447F0" w:rsidRPr="00F327FB" w:rsidRDefault="00E447F0" w:rsidP="00375ADD">
      <w:pPr>
        <w:jc w:val="both"/>
        <w:rPr>
          <w:sz w:val="24"/>
          <w:szCs w:val="24"/>
        </w:rPr>
      </w:pPr>
      <w:r w:rsidRPr="00F327FB">
        <w:rPr>
          <w:sz w:val="24"/>
          <w:szCs w:val="24"/>
        </w:rPr>
        <w:t>Основными проблемами пожарной безопасности являются:</w:t>
      </w:r>
    </w:p>
    <w:p w:rsidR="00E447F0" w:rsidRPr="00F327FB" w:rsidRDefault="00E447F0" w:rsidP="00375AD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327FB">
        <w:rPr>
          <w:sz w:val="24"/>
          <w:szCs w:val="24"/>
        </w:rPr>
        <w:t>несвоевременное прибытие подразделений пожарной охраны к месту вызова из-за удаленности;</w:t>
      </w:r>
    </w:p>
    <w:p w:rsidR="00E447F0" w:rsidRPr="00F327FB" w:rsidRDefault="00E447F0" w:rsidP="00375AD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327FB">
        <w:rPr>
          <w:sz w:val="24"/>
          <w:szCs w:val="24"/>
        </w:rPr>
        <w:t>низкий уровень защищенности населения, территорий и учреждений социальной сферы от пожаров;</w:t>
      </w:r>
    </w:p>
    <w:p w:rsidR="00E447F0" w:rsidRPr="00F327FB" w:rsidRDefault="00E447F0" w:rsidP="00375AD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327FB">
        <w:rPr>
          <w:sz w:val="24"/>
          <w:szCs w:val="24"/>
        </w:rPr>
        <w:t>несвоевременное сообщение о пожаре (загорании) в пожарную охрану;</w:t>
      </w:r>
    </w:p>
    <w:p w:rsidR="00E447F0" w:rsidRPr="00F327FB" w:rsidRDefault="00E447F0" w:rsidP="00375AD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327FB">
        <w:rPr>
          <w:sz w:val="24"/>
          <w:szCs w:val="24"/>
        </w:rPr>
        <w:t>недостаток специальных приборов, осветительного оборудования для выполнения работ в условиях плохой</w:t>
      </w:r>
      <w:r>
        <w:rPr>
          <w:sz w:val="24"/>
          <w:szCs w:val="24"/>
        </w:rPr>
        <w:t xml:space="preserve"> видимости и высоких температур.</w:t>
      </w:r>
    </w:p>
    <w:p w:rsidR="00E447F0" w:rsidRPr="00F327FB" w:rsidRDefault="00E447F0" w:rsidP="00375ADD">
      <w:pPr>
        <w:jc w:val="both"/>
        <w:rPr>
          <w:sz w:val="24"/>
          <w:szCs w:val="24"/>
        </w:rPr>
      </w:pPr>
      <w:r w:rsidRPr="00F327FB">
        <w:rPr>
          <w:sz w:val="24"/>
          <w:szCs w:val="24"/>
        </w:rPr>
        <w:t xml:space="preserve">На территории </w:t>
      </w:r>
      <w:r>
        <w:rPr>
          <w:sz w:val="24"/>
          <w:szCs w:val="24"/>
        </w:rPr>
        <w:t>Еремеевского  сельсовета</w:t>
      </w:r>
      <w:r w:rsidRPr="00F327FB">
        <w:rPr>
          <w:sz w:val="24"/>
          <w:szCs w:val="24"/>
        </w:rPr>
        <w:t xml:space="preserve"> существуют угрозы чрезвычайных ситуаций природного и техногенного характера.</w:t>
      </w:r>
    </w:p>
    <w:p w:rsidR="00E447F0" w:rsidRPr="00F327FB" w:rsidRDefault="00E447F0" w:rsidP="00375ADD">
      <w:pPr>
        <w:jc w:val="both"/>
        <w:rPr>
          <w:sz w:val="24"/>
          <w:szCs w:val="24"/>
        </w:rPr>
      </w:pPr>
      <w:r w:rsidRPr="00F327FB">
        <w:rPr>
          <w:sz w:val="24"/>
          <w:szCs w:val="24"/>
        </w:rPr>
        <w:t>Природные чрезвычайные ситуации могут сложиться в результате опасных природных явлений: весеннее половодье, паводки, сильные ветры, снегопады, засухи, ландшафтные  пожары.</w:t>
      </w:r>
    </w:p>
    <w:p w:rsidR="00E447F0" w:rsidRPr="00F327FB" w:rsidRDefault="00E447F0" w:rsidP="00375ADD">
      <w:pPr>
        <w:jc w:val="both"/>
        <w:rPr>
          <w:sz w:val="24"/>
          <w:szCs w:val="24"/>
        </w:rPr>
      </w:pPr>
      <w:r w:rsidRPr="00F327FB">
        <w:rPr>
          <w:sz w:val="24"/>
          <w:szCs w:val="24"/>
        </w:rPr>
        <w:t>Аварийно-спасательные работы характеризуются наличием факторов, угрожающих жизни и здоровью людей, проводящих эти работы, и требуют специальной подготовки, экипировки и оснащения.</w:t>
      </w:r>
    </w:p>
    <w:p w:rsidR="00E447F0" w:rsidRPr="00F327FB" w:rsidRDefault="00E447F0" w:rsidP="00375ADD">
      <w:pPr>
        <w:jc w:val="both"/>
        <w:rPr>
          <w:sz w:val="24"/>
          <w:szCs w:val="24"/>
        </w:rPr>
      </w:pPr>
      <w:r w:rsidRPr="00F327FB">
        <w:rPr>
          <w:sz w:val="24"/>
          <w:szCs w:val="24"/>
        </w:rPr>
        <w:t>Эффективность ликвидации чрезвычайных ситуаций во многом определяется наличием материальных ресурсов. Достаточность материальных ресурсов позволяет в минимальные сроки локализовать чрезвычайную ситуацию, уменьшить масштабы ее последствий и решить главную задачу – спасти и организовать первоочередное жизнеобеспечение пострадавших.</w:t>
      </w:r>
    </w:p>
    <w:p w:rsidR="00E447F0" w:rsidRPr="00F327FB" w:rsidRDefault="00E447F0" w:rsidP="00375ADD">
      <w:pPr>
        <w:jc w:val="both"/>
        <w:rPr>
          <w:sz w:val="24"/>
          <w:szCs w:val="24"/>
        </w:rPr>
      </w:pPr>
      <w:r w:rsidRPr="00F327FB">
        <w:rPr>
          <w:sz w:val="24"/>
          <w:szCs w:val="24"/>
        </w:rPr>
        <w:t>Номенклатура и объемы резервов материальных ресурсов определяются исходя из прогнозируемых угроз чрезвычайных ситуаций.</w:t>
      </w:r>
    </w:p>
    <w:p w:rsidR="00E447F0" w:rsidRPr="00F327FB" w:rsidRDefault="00E447F0" w:rsidP="00375ADD">
      <w:pPr>
        <w:jc w:val="both"/>
        <w:rPr>
          <w:sz w:val="24"/>
          <w:szCs w:val="24"/>
        </w:rPr>
      </w:pPr>
      <w:r w:rsidRPr="00F327FB">
        <w:rPr>
          <w:sz w:val="24"/>
          <w:szCs w:val="24"/>
        </w:rPr>
        <w:t>При возникновении крупномасштабной чрезвычайной ситуации из опасных районов потребуется эвакуировать население в пункты временного размещения (далее – ПВР) и организовать первоочередное жизнеобеспечение пострадавших.</w:t>
      </w:r>
    </w:p>
    <w:p w:rsidR="00E447F0" w:rsidRDefault="00E447F0" w:rsidP="00375ADD">
      <w:pPr>
        <w:jc w:val="both"/>
        <w:rPr>
          <w:sz w:val="24"/>
          <w:szCs w:val="24"/>
        </w:rPr>
      </w:pPr>
      <w:r w:rsidRPr="00F327FB">
        <w:rPr>
          <w:sz w:val="24"/>
          <w:szCs w:val="24"/>
        </w:rPr>
        <w:t xml:space="preserve">В </w:t>
      </w:r>
      <w:r>
        <w:rPr>
          <w:sz w:val="24"/>
          <w:szCs w:val="24"/>
        </w:rPr>
        <w:t>Еремеевском сельсовете  имеется</w:t>
      </w:r>
      <w:r w:rsidRPr="00F327FB">
        <w:rPr>
          <w:sz w:val="24"/>
          <w:szCs w:val="24"/>
        </w:rPr>
        <w:t xml:space="preserve"> </w:t>
      </w:r>
      <w:r>
        <w:rPr>
          <w:sz w:val="24"/>
          <w:szCs w:val="24"/>
        </w:rPr>
        <w:t>пункт временного размещения (ПВР) людей</w:t>
      </w:r>
      <w:r w:rsidRPr="00F327FB">
        <w:rPr>
          <w:sz w:val="24"/>
          <w:szCs w:val="24"/>
        </w:rPr>
        <w:t xml:space="preserve"> на 150 мест. При возникновении крупномасштабной чрезвычайной ситуации  необходимо ПВР оборудовать спальными местами, организовать пункты питания  и обеспечить банно-прачечными услугами эвакуируемых.</w:t>
      </w:r>
    </w:p>
    <w:p w:rsidR="00E447F0" w:rsidRPr="007A1526" w:rsidRDefault="00E447F0" w:rsidP="00375ADD">
      <w:pPr>
        <w:jc w:val="both"/>
        <w:rPr>
          <w:sz w:val="24"/>
          <w:szCs w:val="24"/>
        </w:rPr>
      </w:pPr>
      <w:r w:rsidRPr="007A1526">
        <w:rPr>
          <w:sz w:val="24"/>
          <w:szCs w:val="24"/>
        </w:rPr>
        <w:t xml:space="preserve">На балансе администрации </w:t>
      </w:r>
      <w:r>
        <w:rPr>
          <w:sz w:val="24"/>
          <w:szCs w:val="24"/>
        </w:rPr>
        <w:t xml:space="preserve">Еремеевского </w:t>
      </w:r>
      <w:r w:rsidRPr="007A1526">
        <w:rPr>
          <w:sz w:val="24"/>
          <w:szCs w:val="24"/>
        </w:rPr>
        <w:t xml:space="preserve"> сельсовета имеется по</w:t>
      </w:r>
      <w:r>
        <w:rPr>
          <w:sz w:val="24"/>
          <w:szCs w:val="24"/>
        </w:rPr>
        <w:t>жарная машина АЦ – 3,2 – 40 (433104)</w:t>
      </w:r>
      <w:r w:rsidRPr="007A1526">
        <w:rPr>
          <w:sz w:val="24"/>
          <w:szCs w:val="24"/>
        </w:rPr>
        <w:t xml:space="preserve"> 1990 года выпуска.</w:t>
      </w:r>
    </w:p>
    <w:p w:rsidR="00E447F0" w:rsidRPr="00F327FB" w:rsidRDefault="00E447F0" w:rsidP="00375ADD">
      <w:pPr>
        <w:jc w:val="both"/>
        <w:rPr>
          <w:sz w:val="24"/>
          <w:szCs w:val="24"/>
        </w:rPr>
      </w:pPr>
    </w:p>
    <w:p w:rsidR="00E447F0" w:rsidRPr="007A1526" w:rsidRDefault="00E447F0" w:rsidP="00375ADD">
      <w:pPr>
        <w:jc w:val="both"/>
        <w:rPr>
          <w:sz w:val="24"/>
          <w:szCs w:val="24"/>
        </w:rPr>
      </w:pPr>
      <w:r w:rsidRPr="007A1526">
        <w:rPr>
          <w:sz w:val="24"/>
          <w:szCs w:val="24"/>
        </w:rPr>
        <w:t>Решить соответствующие проблемы представляется целесообразным программными мероприятиями по дооборудованию объектов социальной сферы, которые можно использовать по двойному назначению:</w:t>
      </w:r>
    </w:p>
    <w:p w:rsidR="00E447F0" w:rsidRPr="007A1526" w:rsidRDefault="00E447F0" w:rsidP="00375ADD">
      <w:pPr>
        <w:jc w:val="both"/>
        <w:rPr>
          <w:sz w:val="24"/>
          <w:szCs w:val="24"/>
        </w:rPr>
      </w:pPr>
      <w:r w:rsidRPr="007A1526">
        <w:rPr>
          <w:sz w:val="24"/>
          <w:szCs w:val="24"/>
        </w:rPr>
        <w:t>в повседневном режиме – для социально полезных целей;</w:t>
      </w:r>
    </w:p>
    <w:p w:rsidR="00E447F0" w:rsidRPr="007A1526" w:rsidRDefault="00E447F0" w:rsidP="00375ADD">
      <w:pPr>
        <w:jc w:val="both"/>
        <w:rPr>
          <w:sz w:val="24"/>
          <w:szCs w:val="24"/>
        </w:rPr>
      </w:pPr>
      <w:r w:rsidRPr="007A1526">
        <w:rPr>
          <w:sz w:val="24"/>
          <w:szCs w:val="24"/>
        </w:rPr>
        <w:t>в режиме чрезвычайной ситуации – для первоочередного жизнеобеспечения пострадавших.</w:t>
      </w:r>
    </w:p>
    <w:p w:rsidR="00E447F0" w:rsidRPr="007A1526" w:rsidRDefault="00E447F0" w:rsidP="00375ADD">
      <w:pPr>
        <w:jc w:val="both"/>
        <w:rPr>
          <w:sz w:val="24"/>
          <w:szCs w:val="24"/>
        </w:rPr>
      </w:pPr>
      <w:r w:rsidRPr="007A1526">
        <w:rPr>
          <w:sz w:val="24"/>
          <w:szCs w:val="24"/>
        </w:rPr>
        <w:t>Исходя из перечисленного проблемы пожарной безопасности, защиты населения и территорий от чрезвычайных ситуаций необходимо решить программными методами.</w:t>
      </w:r>
    </w:p>
    <w:p w:rsidR="00E447F0" w:rsidRDefault="00E447F0" w:rsidP="00375ADD">
      <w:pPr>
        <w:jc w:val="center"/>
        <w:rPr>
          <w:b/>
          <w:bCs/>
          <w:sz w:val="24"/>
          <w:szCs w:val="24"/>
        </w:rPr>
      </w:pPr>
    </w:p>
    <w:p w:rsidR="00E447F0" w:rsidRDefault="00E447F0" w:rsidP="00375ADD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8.8.</w:t>
      </w:r>
      <w:r w:rsidRPr="003D4DD0">
        <w:rPr>
          <w:b/>
          <w:bCs/>
          <w:color w:val="000000"/>
          <w:sz w:val="24"/>
          <w:szCs w:val="24"/>
        </w:rPr>
        <w:t>2. Цели, задачи подпрограммы</w:t>
      </w:r>
    </w:p>
    <w:p w:rsidR="00E447F0" w:rsidRPr="003D4DD0" w:rsidRDefault="00E447F0" w:rsidP="00375ADD">
      <w:pPr>
        <w:jc w:val="center"/>
        <w:rPr>
          <w:color w:val="000000"/>
          <w:sz w:val="24"/>
          <w:szCs w:val="24"/>
        </w:rPr>
      </w:pPr>
    </w:p>
    <w:p w:rsidR="00E447F0" w:rsidRDefault="00E447F0" w:rsidP="00375ADD">
      <w:pPr>
        <w:jc w:val="both"/>
        <w:rPr>
          <w:sz w:val="24"/>
          <w:szCs w:val="24"/>
        </w:rPr>
      </w:pPr>
      <w:r w:rsidRPr="003D4DD0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Pr="003D4DD0">
        <w:rPr>
          <w:sz w:val="24"/>
          <w:szCs w:val="24"/>
        </w:rPr>
        <w:t xml:space="preserve"> Целью подпрограммы является</w:t>
      </w:r>
      <w:r>
        <w:rPr>
          <w:sz w:val="24"/>
          <w:szCs w:val="24"/>
        </w:rPr>
        <w:t>:</w:t>
      </w:r>
      <w:r w:rsidRPr="003D4DD0">
        <w:rPr>
          <w:sz w:val="24"/>
          <w:szCs w:val="24"/>
        </w:rPr>
        <w:t xml:space="preserve"> </w:t>
      </w:r>
      <w:r>
        <w:rPr>
          <w:sz w:val="24"/>
          <w:szCs w:val="24"/>
        </w:rPr>
        <w:t>з</w:t>
      </w:r>
      <w:r w:rsidRPr="003B2CE7">
        <w:rPr>
          <w:sz w:val="24"/>
          <w:szCs w:val="24"/>
        </w:rPr>
        <w:t>ащита населения и территорий от чрезвычайных ситуаций, обеспечение пожарной безопасности</w:t>
      </w:r>
      <w:r>
        <w:rPr>
          <w:sz w:val="24"/>
          <w:szCs w:val="24"/>
        </w:rPr>
        <w:t>.</w:t>
      </w:r>
    </w:p>
    <w:p w:rsidR="00E447F0" w:rsidRDefault="00E447F0" w:rsidP="00375AD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Задачи подпрограммы:</w:t>
      </w:r>
    </w:p>
    <w:p w:rsidR="00E447F0" w:rsidRDefault="00E447F0" w:rsidP="00375ADD">
      <w:pPr>
        <w:rPr>
          <w:sz w:val="24"/>
          <w:szCs w:val="24"/>
        </w:rPr>
      </w:pPr>
      <w:r>
        <w:rPr>
          <w:sz w:val="24"/>
          <w:szCs w:val="24"/>
        </w:rPr>
        <w:t>- р</w:t>
      </w:r>
      <w:r w:rsidRPr="00F327FB">
        <w:rPr>
          <w:sz w:val="24"/>
          <w:szCs w:val="24"/>
        </w:rPr>
        <w:t>азработка и реализация мероприятий, направленных на соблюдение правил п</w:t>
      </w:r>
      <w:r>
        <w:rPr>
          <w:sz w:val="24"/>
          <w:szCs w:val="24"/>
        </w:rPr>
        <w:t>ожарной безопасности населением;</w:t>
      </w:r>
    </w:p>
    <w:p w:rsidR="00E447F0" w:rsidRDefault="00E447F0" w:rsidP="00375ADD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327FB">
        <w:rPr>
          <w:sz w:val="24"/>
          <w:szCs w:val="24"/>
        </w:rPr>
        <w:t>организация работы по предупреждению и пресечению нарушений требований пожарной безопасн</w:t>
      </w:r>
      <w:r>
        <w:rPr>
          <w:sz w:val="24"/>
          <w:szCs w:val="24"/>
        </w:rPr>
        <w:t>ости и правил поведения на воде;</w:t>
      </w:r>
    </w:p>
    <w:p w:rsidR="00E447F0" w:rsidRPr="003D4DD0" w:rsidRDefault="00E447F0" w:rsidP="00375ADD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F327FB">
        <w:rPr>
          <w:sz w:val="24"/>
          <w:szCs w:val="24"/>
        </w:rPr>
        <w:t>информирование населения о правилах поведения и дей</w:t>
      </w:r>
      <w:r>
        <w:rPr>
          <w:sz w:val="24"/>
          <w:szCs w:val="24"/>
        </w:rPr>
        <w:t xml:space="preserve">ствиях в чрезвычайных ситуациях, </w:t>
      </w:r>
      <w:r w:rsidRPr="00F327FB">
        <w:rPr>
          <w:sz w:val="24"/>
          <w:szCs w:val="24"/>
        </w:rPr>
        <w:t>создание материальных резервов для л</w:t>
      </w:r>
      <w:r>
        <w:rPr>
          <w:sz w:val="24"/>
          <w:szCs w:val="24"/>
        </w:rPr>
        <w:t>иквидации чрезвычайных ситуаций.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8.8</w:t>
      </w:r>
      <w:r w:rsidRPr="003D4DD0">
        <w:rPr>
          <w:b/>
          <w:bCs/>
          <w:color w:val="000000"/>
          <w:sz w:val="24"/>
          <w:szCs w:val="24"/>
        </w:rPr>
        <w:t>.3. Сроки реализации подпрограммы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both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 xml:space="preserve">Срок реализации подпрограммы – </w:t>
      </w:r>
      <w:r>
        <w:rPr>
          <w:sz w:val="24"/>
          <w:szCs w:val="24"/>
        </w:rPr>
        <w:t>2021-2023 годы</w:t>
      </w:r>
      <w:r>
        <w:rPr>
          <w:color w:val="000000"/>
          <w:sz w:val="24"/>
          <w:szCs w:val="24"/>
        </w:rPr>
        <w:t xml:space="preserve"> без разделения на этапы.</w:t>
      </w:r>
    </w:p>
    <w:p w:rsidR="00E447F0" w:rsidRPr="003D4DD0" w:rsidRDefault="00E447F0" w:rsidP="00375ADD">
      <w:pPr>
        <w:pStyle w:val="2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447F0" w:rsidRPr="003D4DD0" w:rsidRDefault="00E447F0" w:rsidP="00375ADD">
      <w:pPr>
        <w:pStyle w:val="2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8.8.4. </w:t>
      </w:r>
      <w:r w:rsidRPr="003D4DD0">
        <w:rPr>
          <w:rFonts w:ascii="Times New Roman" w:hAnsi="Times New Roman" w:cs="Times New Roman"/>
          <w:b/>
          <w:bCs/>
          <w:sz w:val="24"/>
          <w:szCs w:val="24"/>
        </w:rPr>
        <w:t xml:space="preserve">Участие органов других организаций </w:t>
      </w:r>
    </w:p>
    <w:p w:rsidR="00E447F0" w:rsidRPr="003D4DD0" w:rsidRDefault="00E447F0" w:rsidP="00375ADD">
      <w:pPr>
        <w:pStyle w:val="2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D4DD0">
        <w:rPr>
          <w:rFonts w:ascii="Times New Roman" w:hAnsi="Times New Roman" w:cs="Times New Roman"/>
          <w:b/>
          <w:bCs/>
          <w:sz w:val="24"/>
          <w:szCs w:val="24"/>
        </w:rPr>
        <w:t>в реализации подпрограммы</w:t>
      </w:r>
    </w:p>
    <w:p w:rsidR="00E447F0" w:rsidRPr="003D4DD0" w:rsidRDefault="00E447F0" w:rsidP="00375ADD">
      <w:pPr>
        <w:pStyle w:val="20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447F0" w:rsidRPr="003D4DD0" w:rsidRDefault="00E447F0" w:rsidP="00375ADD">
      <w:pPr>
        <w:pStyle w:val="2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4DD0">
        <w:rPr>
          <w:rFonts w:ascii="Times New Roman" w:hAnsi="Times New Roman" w:cs="Times New Roman"/>
          <w:sz w:val="24"/>
          <w:szCs w:val="24"/>
        </w:rPr>
        <w:t>Другие организации в реализации подпрограммы участия не принимают.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both"/>
        <w:rPr>
          <w:i/>
          <w:iCs/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8.8</w:t>
      </w:r>
      <w:r w:rsidRPr="003D4DD0">
        <w:rPr>
          <w:b/>
          <w:bCs/>
          <w:color w:val="000000"/>
          <w:sz w:val="24"/>
          <w:szCs w:val="24"/>
        </w:rPr>
        <w:t xml:space="preserve">. </w:t>
      </w:r>
      <w:r>
        <w:rPr>
          <w:b/>
          <w:bCs/>
          <w:color w:val="000000"/>
          <w:sz w:val="24"/>
          <w:szCs w:val="24"/>
        </w:rPr>
        <w:t>5.</w:t>
      </w:r>
      <w:r w:rsidRPr="003D4DD0">
        <w:rPr>
          <w:b/>
          <w:bCs/>
          <w:color w:val="000000"/>
          <w:sz w:val="24"/>
          <w:szCs w:val="24"/>
        </w:rPr>
        <w:t>Объем финансовых ресурсов, необходимых для реализации подпрограммы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</w:p>
    <w:p w:rsidR="00E447F0" w:rsidRPr="003D4DD0" w:rsidRDefault="00E447F0" w:rsidP="00375ADD">
      <w:pPr>
        <w:pStyle w:val="a2"/>
        <w:rPr>
          <w:rFonts w:ascii="Times New Roman" w:hAnsi="Times New Roman" w:cs="Times New Roman"/>
        </w:rPr>
      </w:pPr>
      <w:r w:rsidRPr="003D4DD0">
        <w:rPr>
          <w:rFonts w:ascii="Times New Roman" w:hAnsi="Times New Roman" w:cs="Times New Roman"/>
        </w:rPr>
        <w:t xml:space="preserve">Общий объем финансирования подпрограммы в </w:t>
      </w:r>
      <w:r>
        <w:rPr>
          <w:rFonts w:ascii="Times New Roman" w:hAnsi="Times New Roman" w:cs="Times New Roman"/>
        </w:rPr>
        <w:t>2021-2023</w:t>
      </w:r>
      <w:r w:rsidRPr="00807EC5">
        <w:rPr>
          <w:rFonts w:ascii="Times New Roman" w:hAnsi="Times New Roman" w:cs="Times New Roman"/>
        </w:rPr>
        <w:t xml:space="preserve"> </w:t>
      </w:r>
      <w:r w:rsidRPr="003D4DD0">
        <w:rPr>
          <w:rFonts w:ascii="Times New Roman" w:hAnsi="Times New Roman" w:cs="Times New Roman"/>
        </w:rPr>
        <w:t xml:space="preserve">годах составит  </w:t>
      </w:r>
      <w:r>
        <w:rPr>
          <w:rFonts w:ascii="Times New Roman" w:hAnsi="Times New Roman" w:cs="Times New Roman"/>
        </w:rPr>
        <w:t>53,4</w:t>
      </w:r>
      <w:r w:rsidRPr="003D4DD0">
        <w:rPr>
          <w:rFonts w:ascii="Times New Roman" w:hAnsi="Times New Roman" w:cs="Times New Roman"/>
        </w:rPr>
        <w:t xml:space="preserve"> тыс. рублей, в том числе: </w:t>
      </w:r>
    </w:p>
    <w:p w:rsidR="00E447F0" w:rsidRPr="003D4DD0" w:rsidRDefault="00E447F0" w:rsidP="00375ADD">
      <w:pPr>
        <w:pStyle w:val="Default"/>
        <w:jc w:val="both"/>
      </w:pPr>
      <w:r>
        <w:t>2021</w:t>
      </w:r>
      <w:r w:rsidRPr="003D4DD0">
        <w:t xml:space="preserve"> год – </w:t>
      </w:r>
      <w:r>
        <w:t>24,8</w:t>
      </w:r>
      <w:r w:rsidRPr="003D4DD0">
        <w:t xml:space="preserve"> тыс. рублей; </w:t>
      </w:r>
    </w:p>
    <w:p w:rsidR="00E447F0" w:rsidRPr="003D4DD0" w:rsidRDefault="00E447F0" w:rsidP="00375ADD">
      <w:pPr>
        <w:pStyle w:val="Default"/>
        <w:jc w:val="both"/>
      </w:pPr>
      <w:r>
        <w:t>2022</w:t>
      </w:r>
      <w:r w:rsidRPr="003D4DD0">
        <w:t xml:space="preserve"> год – </w:t>
      </w:r>
      <w:r>
        <w:t>14,3</w:t>
      </w:r>
      <w:r w:rsidRPr="003D4DD0">
        <w:t xml:space="preserve"> тыс. рублей; </w:t>
      </w:r>
    </w:p>
    <w:p w:rsidR="00E447F0" w:rsidRPr="003D4DD0" w:rsidRDefault="00E447F0" w:rsidP="00375ADD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2023 год – 14,3  тыс.</w:t>
      </w:r>
      <w:r w:rsidRPr="003D4DD0">
        <w:rPr>
          <w:sz w:val="24"/>
          <w:szCs w:val="24"/>
        </w:rPr>
        <w:t>рублей</w:t>
      </w:r>
    </w:p>
    <w:p w:rsidR="00E447F0" w:rsidRDefault="00E447F0" w:rsidP="00375ADD">
      <w:pPr>
        <w:pStyle w:val="a0"/>
        <w:spacing w:before="0"/>
        <w:jc w:val="center"/>
        <w:rPr>
          <w:b/>
          <w:bCs/>
          <w:color w:val="000000"/>
          <w:sz w:val="24"/>
          <w:szCs w:val="24"/>
        </w:rPr>
      </w:pPr>
    </w:p>
    <w:p w:rsidR="00E447F0" w:rsidRPr="003D4DD0" w:rsidRDefault="00E447F0" w:rsidP="00375ADD">
      <w:pPr>
        <w:pStyle w:val="a0"/>
        <w:spacing w:before="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</w:t>
      </w:r>
      <w:r w:rsidRPr="003D4DD0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>9</w:t>
      </w:r>
      <w:r w:rsidRPr="003D4DD0">
        <w:rPr>
          <w:b/>
          <w:bCs/>
          <w:color w:val="000000"/>
          <w:sz w:val="24"/>
          <w:szCs w:val="24"/>
        </w:rPr>
        <w:t>. Подпрограмма</w:t>
      </w:r>
    </w:p>
    <w:p w:rsidR="00E447F0" w:rsidRPr="003D4DD0" w:rsidRDefault="00E447F0" w:rsidP="00375AD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D4DD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 xml:space="preserve">Развитие культуры в Еремеевском сельсовете Сосновоборского района Пензенской области  </w:t>
      </w:r>
      <w:r w:rsidRPr="003D4DD0">
        <w:rPr>
          <w:b/>
          <w:bCs/>
          <w:sz w:val="24"/>
          <w:szCs w:val="24"/>
        </w:rPr>
        <w:t xml:space="preserve"> на </w:t>
      </w:r>
      <w:r>
        <w:rPr>
          <w:b/>
          <w:bCs/>
          <w:sz w:val="24"/>
          <w:szCs w:val="24"/>
        </w:rPr>
        <w:t>2021-2023 годы</w:t>
      </w:r>
      <w:r w:rsidRPr="003D4DD0">
        <w:rPr>
          <w:b/>
          <w:bCs/>
          <w:sz w:val="24"/>
          <w:szCs w:val="24"/>
        </w:rPr>
        <w:t>»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  <w:r w:rsidRPr="003D4DD0">
        <w:rPr>
          <w:b/>
          <w:bCs/>
          <w:color w:val="000000"/>
          <w:sz w:val="24"/>
          <w:szCs w:val="24"/>
        </w:rPr>
        <w:t xml:space="preserve"> муниципальной программы </w:t>
      </w:r>
      <w:r>
        <w:rPr>
          <w:b/>
          <w:bCs/>
          <w:color w:val="000000"/>
          <w:sz w:val="24"/>
          <w:szCs w:val="24"/>
        </w:rPr>
        <w:t xml:space="preserve">Еремеевского  сельсовета Сосновоборского района </w:t>
      </w:r>
      <w:r w:rsidRPr="003D4DD0">
        <w:rPr>
          <w:b/>
          <w:bCs/>
          <w:color w:val="000000"/>
          <w:sz w:val="24"/>
          <w:szCs w:val="24"/>
        </w:rPr>
        <w:t xml:space="preserve">Пензенской области «Развитие муниципального управления в </w:t>
      </w:r>
      <w:r>
        <w:rPr>
          <w:b/>
          <w:bCs/>
          <w:color w:val="000000"/>
          <w:sz w:val="24"/>
          <w:szCs w:val="24"/>
        </w:rPr>
        <w:t>Еремеевском</w:t>
      </w:r>
      <w:r w:rsidRPr="003D4DD0">
        <w:rPr>
          <w:b/>
          <w:bCs/>
          <w:color w:val="000000"/>
          <w:sz w:val="24"/>
          <w:szCs w:val="24"/>
        </w:rPr>
        <w:t xml:space="preserve"> сельсовете </w:t>
      </w:r>
      <w:r>
        <w:rPr>
          <w:b/>
          <w:bCs/>
          <w:color w:val="000000"/>
          <w:sz w:val="24"/>
          <w:szCs w:val="24"/>
        </w:rPr>
        <w:t>Сосновоборского</w:t>
      </w:r>
      <w:r w:rsidRPr="003D4DD0">
        <w:rPr>
          <w:b/>
          <w:bCs/>
          <w:color w:val="000000"/>
          <w:sz w:val="24"/>
          <w:szCs w:val="24"/>
        </w:rPr>
        <w:t xml:space="preserve"> района Пензенской области на </w:t>
      </w:r>
      <w:r>
        <w:rPr>
          <w:b/>
          <w:bCs/>
          <w:color w:val="000000"/>
          <w:sz w:val="24"/>
          <w:szCs w:val="24"/>
        </w:rPr>
        <w:t>2021-2023 годы</w:t>
      </w:r>
      <w:r w:rsidRPr="003D4DD0">
        <w:rPr>
          <w:b/>
          <w:bCs/>
          <w:color w:val="000000"/>
          <w:sz w:val="24"/>
          <w:szCs w:val="24"/>
        </w:rPr>
        <w:t>»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</w:p>
    <w:p w:rsidR="00E447F0" w:rsidRPr="003D4DD0" w:rsidRDefault="00E447F0" w:rsidP="00375ADD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>ПАСПОРТ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color w:val="000000"/>
          <w:sz w:val="24"/>
          <w:szCs w:val="24"/>
        </w:rPr>
      </w:pPr>
      <w:r w:rsidRPr="003D4DD0">
        <w:rPr>
          <w:color w:val="000000"/>
          <w:sz w:val="24"/>
          <w:szCs w:val="24"/>
        </w:rPr>
        <w:t xml:space="preserve">подпрограммы муниципальной программы  </w:t>
      </w:r>
      <w:r>
        <w:rPr>
          <w:color w:val="000000"/>
          <w:sz w:val="24"/>
          <w:szCs w:val="24"/>
        </w:rPr>
        <w:t xml:space="preserve">Еремеевского  сельсовета Сосновоборского района </w:t>
      </w:r>
      <w:r w:rsidRPr="003D4DD0">
        <w:rPr>
          <w:color w:val="000000"/>
          <w:sz w:val="24"/>
          <w:szCs w:val="24"/>
        </w:rPr>
        <w:t xml:space="preserve">Пензенской области «Развитие муниципального управления в </w:t>
      </w:r>
      <w:r>
        <w:rPr>
          <w:color w:val="000000"/>
          <w:sz w:val="24"/>
          <w:szCs w:val="24"/>
        </w:rPr>
        <w:t>Еремеевском</w:t>
      </w:r>
      <w:r w:rsidRPr="003D4DD0">
        <w:rPr>
          <w:color w:val="000000"/>
          <w:sz w:val="24"/>
          <w:szCs w:val="24"/>
        </w:rPr>
        <w:t xml:space="preserve"> сельсовете </w:t>
      </w:r>
      <w:r>
        <w:rPr>
          <w:color w:val="000000"/>
          <w:sz w:val="24"/>
          <w:szCs w:val="24"/>
        </w:rPr>
        <w:t>Сосновоборского</w:t>
      </w:r>
      <w:r w:rsidRPr="003D4DD0">
        <w:rPr>
          <w:color w:val="000000"/>
          <w:sz w:val="24"/>
          <w:szCs w:val="24"/>
        </w:rPr>
        <w:t xml:space="preserve"> района Пензенской области на </w:t>
      </w:r>
      <w:r>
        <w:rPr>
          <w:sz w:val="24"/>
          <w:szCs w:val="24"/>
        </w:rPr>
        <w:t>2021-2023 годы</w:t>
      </w:r>
      <w:r w:rsidRPr="003D4DD0">
        <w:rPr>
          <w:color w:val="000000"/>
          <w:sz w:val="24"/>
          <w:szCs w:val="24"/>
        </w:rPr>
        <w:t>»</w:t>
      </w:r>
    </w:p>
    <w:p w:rsidR="00E447F0" w:rsidRPr="003D4DD0" w:rsidRDefault="00E447F0" w:rsidP="00375ADD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u w:val="single"/>
        </w:rPr>
      </w:pPr>
    </w:p>
    <w:tbl>
      <w:tblPr>
        <w:tblW w:w="0" w:type="auto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607"/>
        <w:gridCol w:w="6545"/>
      </w:tblGrid>
      <w:tr w:rsidR="00E447F0" w:rsidRPr="003D4DD0">
        <w:trPr>
          <w:trHeight w:val="147"/>
          <w:tblCellSpacing w:w="5" w:type="nil"/>
        </w:trPr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880449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44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культуры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Еремеевском</w:t>
            </w:r>
            <w:r w:rsidRPr="0088044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сельсовете Сосновоборского района Пензенской области  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2021-2023 годы</w:t>
            </w:r>
          </w:p>
        </w:tc>
      </w:tr>
      <w:tr w:rsidR="00E447F0" w:rsidRPr="003D4DD0">
        <w:trPr>
          <w:trHeight w:val="409"/>
          <w:tblCellSpacing w:w="5" w:type="nil"/>
        </w:trPr>
        <w:tc>
          <w:tcPr>
            <w:tcW w:w="3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 исполнитель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            </w:t>
            </w:r>
          </w:p>
        </w:tc>
        <w:tc>
          <w:tcPr>
            <w:tcW w:w="6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Еремеевского  сельсовета </w:t>
            </w:r>
          </w:p>
        </w:tc>
      </w:tr>
      <w:tr w:rsidR="00E447F0" w:rsidRPr="003D4DD0">
        <w:trPr>
          <w:trHeight w:val="147"/>
          <w:tblCellSpacing w:w="5" w:type="nil"/>
        </w:trPr>
        <w:tc>
          <w:tcPr>
            <w:tcW w:w="3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подпрограммы        </w:t>
            </w:r>
          </w:p>
        </w:tc>
        <w:tc>
          <w:tcPr>
            <w:tcW w:w="6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F22E6" w:rsidRDefault="00E447F0" w:rsidP="0009008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 работников культуры</w:t>
            </w:r>
            <w:r w:rsidRPr="00DA417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DA417E">
              <w:rPr>
                <w:sz w:val="24"/>
                <w:szCs w:val="24"/>
              </w:rPr>
              <w:t>сохранение исторического, культурного и художественного наследия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E447F0" w:rsidRPr="003D4DD0">
        <w:trPr>
          <w:trHeight w:val="147"/>
          <w:tblCellSpacing w:w="5" w:type="nil"/>
        </w:trPr>
        <w:tc>
          <w:tcPr>
            <w:tcW w:w="3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Задачи подпрограммы      </w:t>
            </w:r>
          </w:p>
        </w:tc>
        <w:tc>
          <w:tcPr>
            <w:tcW w:w="6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</w:t>
            </w:r>
            <w:r w:rsidRPr="001F22E6">
              <w:rPr>
                <w:sz w:val="24"/>
                <w:szCs w:val="24"/>
              </w:rPr>
              <w:t>азвитие к</w:t>
            </w:r>
            <w:r>
              <w:rPr>
                <w:sz w:val="24"/>
                <w:szCs w:val="24"/>
              </w:rPr>
              <w:t>ультурно - досуговой деятельности;</w:t>
            </w:r>
          </w:p>
          <w:p w:rsidR="00E447F0" w:rsidRDefault="00E447F0" w:rsidP="00090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1F22E6">
              <w:rPr>
                <w:sz w:val="24"/>
                <w:szCs w:val="24"/>
              </w:rPr>
              <w:t xml:space="preserve"> укреплени</w:t>
            </w:r>
            <w:r>
              <w:rPr>
                <w:sz w:val="24"/>
                <w:szCs w:val="24"/>
              </w:rPr>
              <w:t>е материально-технической базы;</w:t>
            </w:r>
          </w:p>
          <w:p w:rsidR="00E447F0" w:rsidRPr="001F22E6" w:rsidRDefault="00E447F0" w:rsidP="00090082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F22E6">
              <w:rPr>
                <w:sz w:val="24"/>
                <w:szCs w:val="24"/>
              </w:rPr>
              <w:t>сохранение и развитие национальных культур, худож</w:t>
            </w:r>
            <w:r>
              <w:rPr>
                <w:sz w:val="24"/>
                <w:szCs w:val="24"/>
              </w:rPr>
              <w:t xml:space="preserve">ественного народного творчества, </w:t>
            </w:r>
            <w:r w:rsidRPr="001F22E6">
              <w:rPr>
                <w:spacing w:val="-2"/>
                <w:sz w:val="24"/>
                <w:szCs w:val="24"/>
              </w:rPr>
              <w:t>реализация мероприятий по сохранению памятников истории, культуры</w:t>
            </w:r>
            <w:r>
              <w:rPr>
                <w:spacing w:val="-2"/>
                <w:sz w:val="24"/>
                <w:szCs w:val="24"/>
              </w:rPr>
              <w:t>.</w:t>
            </w:r>
          </w:p>
        </w:tc>
      </w:tr>
      <w:tr w:rsidR="00E447F0" w:rsidRPr="003D4DD0">
        <w:trPr>
          <w:trHeight w:val="1401"/>
          <w:tblCellSpacing w:w="5" w:type="nil"/>
        </w:trPr>
        <w:tc>
          <w:tcPr>
            <w:tcW w:w="3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Целевые показатели    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            </w:t>
            </w:r>
          </w:p>
        </w:tc>
        <w:tc>
          <w:tcPr>
            <w:tcW w:w="6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Default="00E447F0" w:rsidP="000900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</w:t>
            </w:r>
            <w:r w:rsidRPr="003D4DD0">
              <w:rPr>
                <w:sz w:val="24"/>
                <w:szCs w:val="24"/>
              </w:rPr>
              <w:t xml:space="preserve">воевременная и в полном объеме оплата труда </w:t>
            </w:r>
            <w:r>
              <w:rPr>
                <w:sz w:val="24"/>
                <w:szCs w:val="24"/>
              </w:rPr>
              <w:t>работников культуры;</w:t>
            </w:r>
          </w:p>
          <w:p w:rsidR="00E447F0" w:rsidRPr="001F22E6" w:rsidRDefault="00E447F0" w:rsidP="00090082">
            <w:pPr>
              <w:jc w:val="both"/>
            </w:pPr>
            <w:r>
              <w:rPr>
                <w:sz w:val="24"/>
                <w:szCs w:val="24"/>
              </w:rPr>
              <w:t>-</w:t>
            </w:r>
            <w:r w:rsidRPr="003D4DD0">
              <w:rPr>
                <w:sz w:val="24"/>
                <w:szCs w:val="24"/>
              </w:rPr>
              <w:t>своевременная оплата расходов на услуги связи, коммунальные услуги, другие услуги</w:t>
            </w:r>
            <w:r>
              <w:rPr>
                <w:sz w:val="24"/>
                <w:szCs w:val="24"/>
              </w:rPr>
              <w:t>,</w:t>
            </w:r>
            <w:r w:rsidRPr="003D4DD0">
              <w:rPr>
                <w:sz w:val="24"/>
                <w:szCs w:val="24"/>
              </w:rPr>
              <w:t xml:space="preserve"> обеспечение  необходимыми основными средствами, материальными запасами.</w:t>
            </w:r>
          </w:p>
        </w:tc>
      </w:tr>
      <w:tr w:rsidR="00E447F0" w:rsidRPr="003D4DD0">
        <w:trPr>
          <w:trHeight w:val="409"/>
          <w:tblCellSpacing w:w="5" w:type="nil"/>
        </w:trPr>
        <w:tc>
          <w:tcPr>
            <w:tcW w:w="3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Сроки и этапы реализации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            </w:t>
            </w:r>
          </w:p>
        </w:tc>
        <w:tc>
          <w:tcPr>
            <w:tcW w:w="6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F22E6" w:rsidRDefault="00E447F0" w:rsidP="00090082">
            <w:pPr>
              <w:pStyle w:val="ConsPlusCell"/>
              <w:ind w:firstLine="2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2021-2023 годы</w:t>
            </w:r>
            <w:r w:rsidRPr="001F22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без разделения на этапы</w:t>
            </w:r>
          </w:p>
        </w:tc>
      </w:tr>
      <w:tr w:rsidR="00E447F0" w:rsidRPr="003D4DD0">
        <w:trPr>
          <w:trHeight w:val="613"/>
          <w:tblCellSpacing w:w="5" w:type="nil"/>
        </w:trPr>
        <w:tc>
          <w:tcPr>
            <w:tcW w:w="3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3D4DD0" w:rsidRDefault="00E447F0" w:rsidP="0009008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Ресурсное обеспечение        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(по годам)  </w:t>
            </w:r>
          </w:p>
        </w:tc>
        <w:tc>
          <w:tcPr>
            <w:tcW w:w="6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F0" w:rsidRPr="001F22E6" w:rsidRDefault="00E447F0" w:rsidP="00090082">
            <w:pPr>
              <w:pStyle w:val="Default"/>
              <w:jc w:val="both"/>
            </w:pPr>
            <w:r w:rsidRPr="001F22E6">
              <w:t xml:space="preserve">Средства бюджета </w:t>
            </w:r>
            <w:r>
              <w:t xml:space="preserve">Еремеевского </w:t>
            </w:r>
            <w:r w:rsidRPr="001F22E6">
              <w:t xml:space="preserve"> сельсовета всего – </w:t>
            </w:r>
            <w:r>
              <w:t>599,7</w:t>
            </w:r>
            <w:r w:rsidRPr="001F22E6">
              <w:t xml:space="preserve"> тыс. рублей, в том числе: </w:t>
            </w:r>
          </w:p>
          <w:p w:rsidR="00E447F0" w:rsidRPr="001F22E6" w:rsidRDefault="00E447F0" w:rsidP="00090082">
            <w:pPr>
              <w:pStyle w:val="Default"/>
              <w:jc w:val="both"/>
            </w:pPr>
            <w:r>
              <w:t>2021</w:t>
            </w:r>
            <w:r w:rsidRPr="001F22E6">
              <w:t xml:space="preserve"> год – </w:t>
            </w:r>
            <w:r>
              <w:t>199,9</w:t>
            </w:r>
            <w:r w:rsidRPr="001F22E6">
              <w:t xml:space="preserve"> тыс. рублей; </w:t>
            </w:r>
          </w:p>
          <w:p w:rsidR="00E447F0" w:rsidRPr="001F22E6" w:rsidRDefault="00E447F0" w:rsidP="00090082">
            <w:pPr>
              <w:pStyle w:val="Default"/>
              <w:jc w:val="both"/>
            </w:pPr>
            <w:r>
              <w:t>2022</w:t>
            </w:r>
            <w:r w:rsidRPr="001F22E6">
              <w:t xml:space="preserve"> год – </w:t>
            </w:r>
            <w:r>
              <w:t>199,9</w:t>
            </w:r>
            <w:r w:rsidRPr="001F22E6">
              <w:t xml:space="preserve"> тыс. рублей; </w:t>
            </w:r>
          </w:p>
          <w:p w:rsidR="00E447F0" w:rsidRPr="001F22E6" w:rsidRDefault="00E447F0" w:rsidP="00D0498D">
            <w:pPr>
              <w:pStyle w:val="a0"/>
              <w:spacing w:before="0"/>
              <w:rPr>
                <w:color w:val="000000"/>
                <w:sz w:val="24"/>
                <w:szCs w:val="24"/>
              </w:rPr>
            </w:pPr>
            <w:r w:rsidRPr="001F22E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  <w:r w:rsidRPr="001F22E6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199,9</w:t>
            </w:r>
            <w:r w:rsidRPr="001F22E6">
              <w:rPr>
                <w:sz w:val="24"/>
                <w:szCs w:val="24"/>
              </w:rPr>
              <w:t xml:space="preserve">  тыс. рублей.</w:t>
            </w:r>
          </w:p>
        </w:tc>
      </w:tr>
    </w:tbl>
    <w:p w:rsidR="00E447F0" w:rsidRPr="003D4DD0" w:rsidRDefault="00E447F0" w:rsidP="00375ADD">
      <w:pPr>
        <w:autoSpaceDE w:val="0"/>
        <w:autoSpaceDN w:val="0"/>
        <w:adjustRightInd w:val="0"/>
        <w:ind w:right="-1"/>
        <w:rPr>
          <w:b/>
          <w:bCs/>
          <w:color w:val="000000"/>
          <w:sz w:val="24"/>
          <w:szCs w:val="24"/>
        </w:rPr>
      </w:pPr>
    </w:p>
    <w:p w:rsidR="00E447F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8.9.</w:t>
      </w:r>
      <w:r w:rsidRPr="003D4DD0">
        <w:rPr>
          <w:b/>
          <w:bCs/>
          <w:color w:val="000000"/>
          <w:sz w:val="24"/>
          <w:szCs w:val="24"/>
        </w:rPr>
        <w:t>1. Характеристика сферы реализации подпрограммы, описание основных проблем и обоснование включения в муниципальную программу</w:t>
      </w:r>
    </w:p>
    <w:p w:rsidR="00E447F0" w:rsidRPr="003D4DD0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color w:val="000000"/>
          <w:sz w:val="24"/>
          <w:szCs w:val="24"/>
        </w:rPr>
      </w:pPr>
    </w:p>
    <w:p w:rsidR="00E447F0" w:rsidRPr="001F22E6" w:rsidRDefault="00E447F0" w:rsidP="00375ADD">
      <w:pPr>
        <w:shd w:val="clear" w:color="auto" w:fill="FFFFFF"/>
        <w:spacing w:line="317" w:lineRule="exact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A27CD0">
        <w:rPr>
          <w:sz w:val="24"/>
          <w:szCs w:val="24"/>
        </w:rPr>
        <w:t>Подпрограмма</w:t>
      </w:r>
      <w:r>
        <w:t xml:space="preserve"> «</w:t>
      </w:r>
      <w:r w:rsidRPr="00880449">
        <w:rPr>
          <w:sz w:val="24"/>
          <w:szCs w:val="24"/>
        </w:rPr>
        <w:t xml:space="preserve">Развитие культуры в </w:t>
      </w:r>
      <w:r>
        <w:rPr>
          <w:sz w:val="24"/>
          <w:szCs w:val="24"/>
        </w:rPr>
        <w:t>Еремеевском</w:t>
      </w:r>
      <w:r w:rsidRPr="00880449">
        <w:rPr>
          <w:sz w:val="24"/>
          <w:szCs w:val="24"/>
        </w:rPr>
        <w:t xml:space="preserve"> сельсовете Сосновоборского района Пензенской области   на </w:t>
      </w:r>
      <w:r>
        <w:rPr>
          <w:sz w:val="24"/>
          <w:szCs w:val="24"/>
        </w:rPr>
        <w:t>2021-2023 годы»</w:t>
      </w:r>
      <w:r w:rsidRPr="001F22E6">
        <w:rPr>
          <w:spacing w:val="8"/>
          <w:sz w:val="24"/>
          <w:szCs w:val="24"/>
        </w:rPr>
        <w:t xml:space="preserve"> </w:t>
      </w:r>
      <w:r w:rsidRPr="001F22E6">
        <w:rPr>
          <w:spacing w:val="5"/>
          <w:sz w:val="24"/>
          <w:szCs w:val="24"/>
        </w:rPr>
        <w:t xml:space="preserve">разработана в целях определения основных </w:t>
      </w:r>
      <w:r w:rsidRPr="001F22E6">
        <w:rPr>
          <w:spacing w:val="13"/>
          <w:sz w:val="24"/>
          <w:szCs w:val="24"/>
        </w:rPr>
        <w:t xml:space="preserve">направлений развития отрасли культуры, с учетом приоритетных </w:t>
      </w:r>
      <w:r w:rsidRPr="001F22E6">
        <w:rPr>
          <w:sz w:val="24"/>
          <w:szCs w:val="24"/>
        </w:rPr>
        <w:t>направлений государственной культурной политики.</w:t>
      </w:r>
    </w:p>
    <w:p w:rsidR="00E447F0" w:rsidRPr="001F22E6" w:rsidRDefault="00E447F0" w:rsidP="00375ADD">
      <w:pPr>
        <w:shd w:val="clear" w:color="auto" w:fill="FFFFFF"/>
        <w:spacing w:line="322" w:lineRule="exact"/>
        <w:ind w:left="360"/>
        <w:jc w:val="both"/>
        <w:rPr>
          <w:sz w:val="24"/>
          <w:szCs w:val="24"/>
        </w:rPr>
      </w:pPr>
      <w:r w:rsidRPr="001F22E6">
        <w:rPr>
          <w:spacing w:val="-2"/>
          <w:sz w:val="24"/>
          <w:szCs w:val="24"/>
        </w:rPr>
        <w:t xml:space="preserve">Выбор приоритетной цели </w:t>
      </w:r>
      <w:r>
        <w:rPr>
          <w:spacing w:val="-2"/>
          <w:sz w:val="24"/>
          <w:szCs w:val="24"/>
        </w:rPr>
        <w:t>подпрограммы р</w:t>
      </w:r>
      <w:r w:rsidRPr="001F22E6">
        <w:rPr>
          <w:spacing w:val="-2"/>
          <w:sz w:val="24"/>
          <w:szCs w:val="24"/>
        </w:rPr>
        <w:t xml:space="preserve">азвития культуры на территории </w:t>
      </w:r>
      <w:r>
        <w:rPr>
          <w:sz w:val="24"/>
          <w:szCs w:val="24"/>
        </w:rPr>
        <w:t xml:space="preserve">Еремеевского  сельсовета </w:t>
      </w:r>
      <w:r w:rsidRPr="001F22E6">
        <w:rPr>
          <w:sz w:val="24"/>
          <w:szCs w:val="24"/>
        </w:rPr>
        <w:t>опирается на решение нескольких проблем:</w:t>
      </w:r>
    </w:p>
    <w:p w:rsidR="00E447F0" w:rsidRPr="001F22E6" w:rsidRDefault="00E447F0" w:rsidP="00375ADD">
      <w:pPr>
        <w:shd w:val="clear" w:color="auto" w:fill="FFFFFF"/>
        <w:tabs>
          <w:tab w:val="left" w:pos="197"/>
        </w:tabs>
        <w:autoSpaceDE w:val="0"/>
        <w:autoSpaceDN w:val="0"/>
        <w:adjustRightInd w:val="0"/>
        <w:spacing w:line="322" w:lineRule="exact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1F22E6">
        <w:rPr>
          <w:sz w:val="24"/>
          <w:szCs w:val="24"/>
        </w:rPr>
        <w:t>недостаточный уровень качества и многообразия услуг сферы культуры для</w:t>
      </w:r>
      <w:r w:rsidRPr="001F22E6">
        <w:rPr>
          <w:sz w:val="24"/>
          <w:szCs w:val="24"/>
        </w:rPr>
        <w:br/>
        <w:t>максимального удовлетворения потребностей различных категорий граждан;</w:t>
      </w:r>
    </w:p>
    <w:p w:rsidR="00E447F0" w:rsidRPr="001F22E6" w:rsidRDefault="00E447F0" w:rsidP="00375ADD">
      <w:pPr>
        <w:shd w:val="clear" w:color="auto" w:fill="FFFFFF"/>
        <w:tabs>
          <w:tab w:val="left" w:pos="197"/>
        </w:tabs>
        <w:autoSpaceDE w:val="0"/>
        <w:autoSpaceDN w:val="0"/>
        <w:adjustRightInd w:val="0"/>
        <w:spacing w:line="322" w:lineRule="exact"/>
        <w:ind w:left="360"/>
        <w:jc w:val="both"/>
        <w:rPr>
          <w:sz w:val="24"/>
          <w:szCs w:val="24"/>
        </w:rPr>
      </w:pPr>
      <w:r>
        <w:rPr>
          <w:spacing w:val="2"/>
          <w:sz w:val="24"/>
          <w:szCs w:val="24"/>
        </w:rPr>
        <w:t>-</w:t>
      </w:r>
      <w:r w:rsidRPr="001F22E6">
        <w:rPr>
          <w:spacing w:val="2"/>
          <w:sz w:val="24"/>
          <w:szCs w:val="24"/>
        </w:rPr>
        <w:t>неудовлетворительное состояние материально-технической базы объектов</w:t>
      </w:r>
      <w:r w:rsidRPr="001F22E6">
        <w:rPr>
          <w:spacing w:val="2"/>
          <w:sz w:val="24"/>
          <w:szCs w:val="24"/>
        </w:rPr>
        <w:br/>
      </w:r>
      <w:r w:rsidRPr="001F22E6">
        <w:rPr>
          <w:spacing w:val="-4"/>
          <w:sz w:val="24"/>
          <w:szCs w:val="24"/>
        </w:rPr>
        <w:t>культуры</w:t>
      </w:r>
      <w:r>
        <w:rPr>
          <w:spacing w:val="-4"/>
          <w:sz w:val="24"/>
          <w:szCs w:val="24"/>
        </w:rPr>
        <w:t>.</w:t>
      </w:r>
    </w:p>
    <w:p w:rsidR="00E447F0" w:rsidRPr="007A1526" w:rsidRDefault="00E447F0" w:rsidP="00375ADD">
      <w:pPr>
        <w:shd w:val="clear" w:color="auto" w:fill="FFFFFF"/>
        <w:tabs>
          <w:tab w:val="left" w:leader="underscore" w:pos="8002"/>
        </w:tabs>
        <w:spacing w:line="322" w:lineRule="exact"/>
        <w:ind w:left="360"/>
        <w:jc w:val="both"/>
        <w:rPr>
          <w:sz w:val="24"/>
          <w:szCs w:val="24"/>
        </w:rPr>
      </w:pPr>
      <w:r>
        <w:rPr>
          <w:spacing w:val="8"/>
          <w:sz w:val="24"/>
          <w:szCs w:val="24"/>
        </w:rPr>
        <w:t xml:space="preserve">     </w:t>
      </w:r>
      <w:r w:rsidRPr="001F22E6">
        <w:rPr>
          <w:spacing w:val="8"/>
          <w:sz w:val="24"/>
          <w:szCs w:val="24"/>
        </w:rPr>
        <w:t xml:space="preserve">На территории  </w:t>
      </w:r>
      <w:r>
        <w:rPr>
          <w:sz w:val="24"/>
          <w:szCs w:val="24"/>
        </w:rPr>
        <w:t xml:space="preserve">Еремеевского  </w:t>
      </w:r>
      <w:r w:rsidRPr="00453DDF">
        <w:rPr>
          <w:sz w:val="24"/>
          <w:szCs w:val="24"/>
        </w:rPr>
        <w:t xml:space="preserve">сельсовета </w:t>
      </w:r>
      <w:r w:rsidRPr="00453DDF">
        <w:rPr>
          <w:spacing w:val="8"/>
          <w:sz w:val="24"/>
          <w:szCs w:val="24"/>
        </w:rPr>
        <w:t xml:space="preserve"> </w:t>
      </w:r>
      <w:r w:rsidRPr="001F22E6">
        <w:rPr>
          <w:spacing w:val="8"/>
          <w:sz w:val="24"/>
          <w:szCs w:val="24"/>
        </w:rPr>
        <w:t>находятся</w:t>
      </w:r>
      <w:r>
        <w:rPr>
          <w:spacing w:val="8"/>
          <w:sz w:val="24"/>
          <w:szCs w:val="24"/>
        </w:rPr>
        <w:t>:</w:t>
      </w:r>
      <w:r w:rsidRPr="001F22E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1 </w:t>
      </w:r>
      <w:r>
        <w:rPr>
          <w:spacing w:val="-3"/>
          <w:sz w:val="24"/>
          <w:szCs w:val="24"/>
        </w:rPr>
        <w:t>СДК</w:t>
      </w:r>
      <w:r>
        <w:rPr>
          <w:spacing w:val="-2"/>
          <w:sz w:val="24"/>
          <w:szCs w:val="24"/>
        </w:rPr>
        <w:t>;</w:t>
      </w:r>
      <w:r w:rsidRPr="001F22E6">
        <w:rPr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 w:rsidRPr="007A1526"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библиотека</w:t>
      </w:r>
      <w:r w:rsidRPr="007A1526">
        <w:rPr>
          <w:spacing w:val="-2"/>
          <w:sz w:val="24"/>
          <w:szCs w:val="24"/>
        </w:rPr>
        <w:t xml:space="preserve">; </w:t>
      </w:r>
      <w:r>
        <w:rPr>
          <w:spacing w:val="-2"/>
          <w:sz w:val="24"/>
          <w:szCs w:val="24"/>
        </w:rPr>
        <w:t>1 памятное сооружение</w:t>
      </w:r>
      <w:r w:rsidRPr="007A1526">
        <w:rPr>
          <w:spacing w:val="1"/>
          <w:sz w:val="24"/>
          <w:szCs w:val="24"/>
        </w:rPr>
        <w:t xml:space="preserve">. </w:t>
      </w:r>
    </w:p>
    <w:p w:rsidR="00E447F0" w:rsidRPr="001F22E6" w:rsidRDefault="00E447F0" w:rsidP="00375ADD">
      <w:pPr>
        <w:shd w:val="clear" w:color="auto" w:fill="FFFFFF"/>
        <w:spacing w:line="322" w:lineRule="exact"/>
        <w:ind w:left="360"/>
        <w:jc w:val="both"/>
        <w:rPr>
          <w:sz w:val="24"/>
          <w:szCs w:val="24"/>
        </w:rPr>
      </w:pPr>
      <w:r w:rsidRPr="001F22E6">
        <w:rPr>
          <w:spacing w:val="6"/>
          <w:sz w:val="24"/>
          <w:szCs w:val="24"/>
        </w:rPr>
        <w:t xml:space="preserve">Решение данной проблемы позволит сохранить историческое, культурное </w:t>
      </w:r>
      <w:r w:rsidRPr="001F22E6">
        <w:rPr>
          <w:sz w:val="24"/>
          <w:szCs w:val="24"/>
        </w:rPr>
        <w:t>наследие для подрастающего поколения.</w:t>
      </w:r>
    </w:p>
    <w:p w:rsidR="00E447F0" w:rsidRPr="001F22E6" w:rsidRDefault="00E447F0" w:rsidP="00375ADD">
      <w:pPr>
        <w:shd w:val="clear" w:color="auto" w:fill="FFFFFF"/>
        <w:spacing w:line="322" w:lineRule="exact"/>
        <w:ind w:firstLine="557"/>
        <w:jc w:val="both"/>
        <w:rPr>
          <w:sz w:val="24"/>
          <w:szCs w:val="24"/>
        </w:rPr>
      </w:pPr>
      <w:r w:rsidRPr="001F22E6">
        <w:rPr>
          <w:spacing w:val="8"/>
          <w:sz w:val="24"/>
          <w:szCs w:val="24"/>
        </w:rPr>
        <w:t xml:space="preserve">Для повышения интереса к чтению у жителей села необходимо </w:t>
      </w:r>
      <w:r w:rsidRPr="001F22E6">
        <w:rPr>
          <w:spacing w:val="-1"/>
          <w:sz w:val="24"/>
          <w:szCs w:val="24"/>
        </w:rPr>
        <w:t>приобретать новую литературу для библиотек.</w:t>
      </w:r>
    </w:p>
    <w:p w:rsidR="00E447F0" w:rsidRPr="001F22E6" w:rsidRDefault="00E447F0" w:rsidP="00375ADD">
      <w:pPr>
        <w:shd w:val="clear" w:color="auto" w:fill="FFFFFF"/>
        <w:spacing w:line="322" w:lineRule="exact"/>
        <w:ind w:firstLine="562"/>
        <w:jc w:val="both"/>
        <w:rPr>
          <w:sz w:val="24"/>
          <w:szCs w:val="24"/>
        </w:rPr>
      </w:pPr>
      <w:r w:rsidRPr="001F22E6">
        <w:rPr>
          <w:sz w:val="24"/>
          <w:szCs w:val="24"/>
        </w:rPr>
        <w:t>Для совершенствования и дальнейшего развития культурно</w:t>
      </w:r>
      <w:r>
        <w:rPr>
          <w:sz w:val="24"/>
          <w:szCs w:val="24"/>
        </w:rPr>
        <w:t xml:space="preserve"> </w:t>
      </w:r>
      <w:r w:rsidRPr="001F22E6">
        <w:rPr>
          <w:sz w:val="24"/>
          <w:szCs w:val="24"/>
        </w:rPr>
        <w:t xml:space="preserve">-досуговой </w:t>
      </w:r>
      <w:r w:rsidRPr="001F22E6">
        <w:rPr>
          <w:spacing w:val="-1"/>
          <w:sz w:val="24"/>
          <w:szCs w:val="24"/>
        </w:rPr>
        <w:t xml:space="preserve">деятельности жителей </w:t>
      </w:r>
      <w:r>
        <w:rPr>
          <w:spacing w:val="-1"/>
          <w:sz w:val="24"/>
          <w:szCs w:val="24"/>
        </w:rPr>
        <w:t xml:space="preserve">Еремеевского  </w:t>
      </w:r>
      <w:r w:rsidRPr="001F22E6">
        <w:rPr>
          <w:spacing w:val="-1"/>
          <w:sz w:val="24"/>
          <w:szCs w:val="24"/>
        </w:rPr>
        <w:t xml:space="preserve"> сельсовета необходимо приобрести новое </w:t>
      </w:r>
      <w:r w:rsidRPr="001F22E6">
        <w:rPr>
          <w:spacing w:val="1"/>
          <w:sz w:val="24"/>
          <w:szCs w:val="24"/>
        </w:rPr>
        <w:t>музыкальное оборудование, компьютерную технику</w:t>
      </w:r>
      <w:r w:rsidRPr="001F22E6">
        <w:rPr>
          <w:spacing w:val="-1"/>
          <w:sz w:val="24"/>
          <w:szCs w:val="24"/>
        </w:rPr>
        <w:t>.</w:t>
      </w:r>
    </w:p>
    <w:p w:rsidR="00E447F0" w:rsidRPr="001F22E6" w:rsidRDefault="00E447F0" w:rsidP="00375ADD">
      <w:pPr>
        <w:pStyle w:val="1"/>
        <w:spacing w:before="300" w:line="256" w:lineRule="auto"/>
        <w:ind w:firstLine="0"/>
        <w:jc w:val="center"/>
      </w:pPr>
      <w:r>
        <w:rPr>
          <w:b/>
          <w:bCs/>
        </w:rPr>
        <w:t>8.9.</w:t>
      </w:r>
      <w:r w:rsidRPr="001F22E6">
        <w:rPr>
          <w:b/>
          <w:bCs/>
        </w:rPr>
        <w:t>2. Цели, задачи подпрограммы</w:t>
      </w:r>
    </w:p>
    <w:p w:rsidR="00E447F0" w:rsidRPr="001F22E6" w:rsidRDefault="00E447F0" w:rsidP="00375A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E447F0" w:rsidRPr="00FB2ADE" w:rsidRDefault="00E447F0" w:rsidP="00375ADD">
      <w:pPr>
        <w:spacing w:line="252" w:lineRule="auto"/>
        <w:jc w:val="both"/>
      </w:pPr>
      <w:r>
        <w:rPr>
          <w:sz w:val="24"/>
          <w:szCs w:val="24"/>
          <w:lang w:eastAsia="en-US"/>
        </w:rPr>
        <w:t xml:space="preserve">       Цели подпрограммы:</w:t>
      </w:r>
      <w:r>
        <w:rPr>
          <w:sz w:val="24"/>
          <w:szCs w:val="24"/>
        </w:rPr>
        <w:t xml:space="preserve"> </w:t>
      </w:r>
      <w:r w:rsidRPr="001F22E6">
        <w:rPr>
          <w:sz w:val="24"/>
          <w:szCs w:val="24"/>
        </w:rPr>
        <w:t xml:space="preserve">  </w:t>
      </w:r>
      <w:r>
        <w:rPr>
          <w:sz w:val="24"/>
          <w:szCs w:val="24"/>
        </w:rPr>
        <w:t>обеспечение деятельности  работников культуры</w:t>
      </w:r>
      <w:r w:rsidRPr="00DA417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DA417E">
        <w:rPr>
          <w:sz w:val="24"/>
          <w:szCs w:val="24"/>
        </w:rPr>
        <w:t>сохранение исторического, культурного и художественного наследия</w:t>
      </w:r>
      <w:r>
        <w:rPr>
          <w:sz w:val="24"/>
          <w:szCs w:val="24"/>
        </w:rPr>
        <w:t>.</w:t>
      </w:r>
    </w:p>
    <w:p w:rsidR="00E447F0" w:rsidRDefault="00E447F0" w:rsidP="00375ADD">
      <w:pPr>
        <w:rPr>
          <w:sz w:val="24"/>
          <w:szCs w:val="24"/>
        </w:rPr>
      </w:pPr>
      <w:r>
        <w:rPr>
          <w:sz w:val="24"/>
          <w:szCs w:val="24"/>
        </w:rPr>
        <w:t xml:space="preserve">     Задачи подпрограммы:</w:t>
      </w:r>
    </w:p>
    <w:p w:rsidR="00E447F0" w:rsidRDefault="00E447F0" w:rsidP="00375ADD">
      <w:pPr>
        <w:rPr>
          <w:sz w:val="24"/>
          <w:szCs w:val="24"/>
        </w:rPr>
      </w:pPr>
      <w:r>
        <w:rPr>
          <w:sz w:val="24"/>
          <w:szCs w:val="24"/>
        </w:rPr>
        <w:t>- р</w:t>
      </w:r>
      <w:r w:rsidRPr="001F22E6">
        <w:rPr>
          <w:sz w:val="24"/>
          <w:szCs w:val="24"/>
        </w:rPr>
        <w:t>азвитие к</w:t>
      </w:r>
      <w:r>
        <w:rPr>
          <w:sz w:val="24"/>
          <w:szCs w:val="24"/>
        </w:rPr>
        <w:t>ультурно - досуговой деятельности;</w:t>
      </w:r>
    </w:p>
    <w:p w:rsidR="00E447F0" w:rsidRDefault="00E447F0" w:rsidP="00375ADD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1F22E6">
        <w:rPr>
          <w:sz w:val="24"/>
          <w:szCs w:val="24"/>
        </w:rPr>
        <w:t xml:space="preserve"> укреплени</w:t>
      </w:r>
      <w:r>
        <w:rPr>
          <w:sz w:val="24"/>
          <w:szCs w:val="24"/>
        </w:rPr>
        <w:t>е материально-технической базы;</w:t>
      </w:r>
    </w:p>
    <w:p w:rsidR="00E447F0" w:rsidRDefault="00E447F0" w:rsidP="00375ADD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1F22E6">
        <w:rPr>
          <w:sz w:val="24"/>
          <w:szCs w:val="24"/>
        </w:rPr>
        <w:t>сохранение и развитие национальных культур, худож</w:t>
      </w:r>
      <w:r>
        <w:rPr>
          <w:sz w:val="24"/>
          <w:szCs w:val="24"/>
        </w:rPr>
        <w:t>ественного народного творчества;</w:t>
      </w:r>
    </w:p>
    <w:p w:rsidR="00E447F0" w:rsidRPr="001F22E6" w:rsidRDefault="00E447F0" w:rsidP="00375ADD">
      <w:pPr>
        <w:rPr>
          <w:b/>
          <w:bCs/>
          <w:sz w:val="24"/>
          <w:szCs w:val="24"/>
        </w:rPr>
      </w:pPr>
      <w:r>
        <w:rPr>
          <w:sz w:val="24"/>
          <w:szCs w:val="24"/>
        </w:rPr>
        <w:t>-</w:t>
      </w:r>
      <w:r w:rsidRPr="001F22E6">
        <w:rPr>
          <w:spacing w:val="-2"/>
          <w:sz w:val="24"/>
          <w:szCs w:val="24"/>
        </w:rPr>
        <w:t>реализация мероприятий по сохранению памятников истории, культуры</w:t>
      </w:r>
      <w:r>
        <w:rPr>
          <w:spacing w:val="-2"/>
          <w:sz w:val="24"/>
          <w:szCs w:val="24"/>
        </w:rPr>
        <w:t>.</w:t>
      </w:r>
    </w:p>
    <w:p w:rsidR="00E447F0" w:rsidRPr="001F22E6" w:rsidRDefault="00E447F0" w:rsidP="00375ADD">
      <w:pPr>
        <w:rPr>
          <w:sz w:val="24"/>
          <w:szCs w:val="24"/>
        </w:rPr>
      </w:pPr>
    </w:p>
    <w:p w:rsidR="00E447F0" w:rsidRPr="001F22E6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8.9</w:t>
      </w:r>
      <w:r w:rsidRPr="001F22E6">
        <w:rPr>
          <w:b/>
          <w:bCs/>
          <w:sz w:val="24"/>
          <w:szCs w:val="24"/>
        </w:rPr>
        <w:t>.3. Сроки реализации подпрограммы</w:t>
      </w:r>
    </w:p>
    <w:p w:rsidR="00E447F0" w:rsidRPr="001F22E6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4"/>
          <w:szCs w:val="24"/>
        </w:rPr>
      </w:pPr>
    </w:p>
    <w:p w:rsidR="00E447F0" w:rsidRDefault="00E447F0" w:rsidP="00375ADD">
      <w:pPr>
        <w:autoSpaceDE w:val="0"/>
        <w:autoSpaceDN w:val="0"/>
        <w:adjustRightInd w:val="0"/>
        <w:ind w:right="-1" w:firstLine="426"/>
        <w:jc w:val="both"/>
        <w:rPr>
          <w:sz w:val="24"/>
          <w:szCs w:val="24"/>
        </w:rPr>
      </w:pPr>
      <w:r w:rsidRPr="001F22E6">
        <w:rPr>
          <w:sz w:val="24"/>
          <w:szCs w:val="24"/>
        </w:rPr>
        <w:t xml:space="preserve">Срок реализации подпрограммы – </w:t>
      </w:r>
      <w:r>
        <w:rPr>
          <w:sz w:val="24"/>
          <w:szCs w:val="24"/>
        </w:rPr>
        <w:t>2021-2023 годы без разделения на этапы</w:t>
      </w:r>
    </w:p>
    <w:p w:rsidR="00E447F0" w:rsidRDefault="00E447F0" w:rsidP="00375ADD">
      <w:pPr>
        <w:autoSpaceDE w:val="0"/>
        <w:autoSpaceDN w:val="0"/>
        <w:adjustRightInd w:val="0"/>
        <w:ind w:right="-1" w:firstLine="426"/>
        <w:jc w:val="both"/>
        <w:rPr>
          <w:sz w:val="24"/>
          <w:szCs w:val="24"/>
        </w:rPr>
      </w:pPr>
    </w:p>
    <w:p w:rsidR="00E447F0" w:rsidRPr="001F22E6" w:rsidRDefault="00E447F0" w:rsidP="00375ADD">
      <w:pPr>
        <w:pStyle w:val="2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447F0" w:rsidRPr="001F22E6" w:rsidRDefault="00E447F0" w:rsidP="00D0498D">
      <w:pPr>
        <w:pStyle w:val="20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447F0" w:rsidRPr="001F22E6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8.9</w:t>
      </w:r>
      <w:r w:rsidRPr="001F22E6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4</w:t>
      </w:r>
      <w:r w:rsidRPr="001F22E6">
        <w:rPr>
          <w:b/>
          <w:bCs/>
          <w:sz w:val="24"/>
          <w:szCs w:val="24"/>
        </w:rPr>
        <w:t>. Объем финансовых ресурсов, необходимых для реализации подпрограммы</w:t>
      </w:r>
    </w:p>
    <w:p w:rsidR="00E447F0" w:rsidRPr="001F22E6" w:rsidRDefault="00E447F0" w:rsidP="00375ADD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4"/>
          <w:szCs w:val="24"/>
        </w:rPr>
      </w:pPr>
    </w:p>
    <w:p w:rsidR="00E447F0" w:rsidRPr="001F22E6" w:rsidRDefault="00E447F0" w:rsidP="00375ADD">
      <w:pPr>
        <w:pStyle w:val="a2"/>
        <w:rPr>
          <w:rFonts w:ascii="Times New Roman" w:hAnsi="Times New Roman" w:cs="Times New Roman"/>
        </w:rPr>
      </w:pPr>
      <w:r w:rsidRPr="001F22E6">
        <w:rPr>
          <w:rFonts w:ascii="Times New Roman" w:hAnsi="Times New Roman" w:cs="Times New Roman"/>
        </w:rPr>
        <w:t xml:space="preserve">Общий объем финансирования подпрограммы в </w:t>
      </w:r>
      <w:r>
        <w:rPr>
          <w:rFonts w:ascii="Times New Roman" w:hAnsi="Times New Roman" w:cs="Times New Roman"/>
        </w:rPr>
        <w:t>2021-2023</w:t>
      </w:r>
      <w:r w:rsidRPr="00807EC5">
        <w:rPr>
          <w:rFonts w:ascii="Times New Roman" w:hAnsi="Times New Roman" w:cs="Times New Roman"/>
        </w:rPr>
        <w:t xml:space="preserve"> </w:t>
      </w:r>
      <w:r w:rsidRPr="001F22E6">
        <w:rPr>
          <w:rFonts w:ascii="Times New Roman" w:hAnsi="Times New Roman" w:cs="Times New Roman"/>
        </w:rPr>
        <w:t xml:space="preserve">годах составит  </w:t>
      </w:r>
      <w:r>
        <w:rPr>
          <w:rFonts w:ascii="Times New Roman" w:hAnsi="Times New Roman" w:cs="Times New Roman"/>
        </w:rPr>
        <w:t>599,7</w:t>
      </w:r>
      <w:r w:rsidRPr="001F22E6">
        <w:rPr>
          <w:rFonts w:ascii="Times New Roman" w:hAnsi="Times New Roman" w:cs="Times New Roman"/>
        </w:rPr>
        <w:t xml:space="preserve"> тыс. рублей, в том числе: </w:t>
      </w:r>
    </w:p>
    <w:p w:rsidR="00E447F0" w:rsidRPr="001F22E6" w:rsidRDefault="00E447F0" w:rsidP="00375ADD">
      <w:pPr>
        <w:pStyle w:val="Default"/>
        <w:jc w:val="both"/>
      </w:pPr>
      <w:r>
        <w:t>2021</w:t>
      </w:r>
      <w:r w:rsidRPr="001F22E6">
        <w:t xml:space="preserve"> год – </w:t>
      </w:r>
      <w:r>
        <w:t>199,9</w:t>
      </w:r>
      <w:r w:rsidRPr="001F22E6">
        <w:t xml:space="preserve"> тыс. рублей; </w:t>
      </w:r>
    </w:p>
    <w:p w:rsidR="00E447F0" w:rsidRPr="001F22E6" w:rsidRDefault="00E447F0" w:rsidP="00375ADD">
      <w:pPr>
        <w:pStyle w:val="Default"/>
        <w:jc w:val="both"/>
      </w:pPr>
      <w:r>
        <w:t>2022</w:t>
      </w:r>
      <w:r w:rsidRPr="001F22E6">
        <w:t xml:space="preserve"> год – </w:t>
      </w:r>
      <w:r>
        <w:t>199,9</w:t>
      </w:r>
      <w:r w:rsidRPr="001F22E6">
        <w:t xml:space="preserve"> тыс. рублей; </w:t>
      </w:r>
    </w:p>
    <w:p w:rsidR="00E447F0" w:rsidRPr="001F22E6" w:rsidRDefault="00E447F0" w:rsidP="00375ADD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2023</w:t>
      </w:r>
      <w:r w:rsidRPr="001F22E6">
        <w:rPr>
          <w:sz w:val="24"/>
          <w:szCs w:val="24"/>
        </w:rPr>
        <w:t xml:space="preserve"> год – </w:t>
      </w:r>
      <w:r>
        <w:rPr>
          <w:sz w:val="24"/>
          <w:szCs w:val="24"/>
        </w:rPr>
        <w:t>199,9</w:t>
      </w:r>
      <w:r w:rsidRPr="001F22E6">
        <w:rPr>
          <w:sz w:val="24"/>
          <w:szCs w:val="24"/>
        </w:rPr>
        <w:t xml:space="preserve">  тыс. рублей.</w:t>
      </w:r>
    </w:p>
    <w:p w:rsidR="00E447F0" w:rsidRPr="001F22E6" w:rsidRDefault="00E447F0" w:rsidP="00375ADD">
      <w:pPr>
        <w:autoSpaceDE w:val="0"/>
        <w:autoSpaceDN w:val="0"/>
        <w:adjustRightInd w:val="0"/>
        <w:ind w:right="-1"/>
        <w:rPr>
          <w:sz w:val="24"/>
          <w:szCs w:val="24"/>
        </w:rPr>
      </w:pPr>
    </w:p>
    <w:p w:rsidR="00E447F0" w:rsidRPr="002264AE" w:rsidRDefault="00E447F0" w:rsidP="002264A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  <w:sectPr w:rsidR="00E447F0" w:rsidRPr="002264AE" w:rsidSect="00CD7F5B">
          <w:endnotePr>
            <w:numFmt w:val="decimal"/>
          </w:endnotePr>
          <w:pgSz w:w="11906" w:h="16838" w:code="9"/>
          <w:pgMar w:top="567" w:right="567" w:bottom="567" w:left="1134" w:header="720" w:footer="720" w:gutter="0"/>
          <w:cols w:space="720"/>
          <w:titlePg/>
          <w:docGrid w:linePitch="272"/>
        </w:sectPr>
      </w:pPr>
      <w:bookmarkStart w:id="5" w:name="_GoBack"/>
      <w:bookmarkEnd w:id="5"/>
    </w:p>
    <w:p w:rsidR="00E447F0" w:rsidRDefault="00E447F0" w:rsidP="00375ADD">
      <w:pPr>
        <w:pStyle w:val="western"/>
        <w:spacing w:after="0" w:afterAutospacing="0"/>
      </w:pPr>
    </w:p>
    <w:p w:rsidR="00E447F0" w:rsidRDefault="00E447F0" w:rsidP="001325DD">
      <w:pPr>
        <w:autoSpaceDE w:val="0"/>
        <w:autoSpaceDN w:val="0"/>
        <w:adjustRightInd w:val="0"/>
        <w:jc w:val="center"/>
      </w:pPr>
    </w:p>
    <w:sectPr w:rsidR="00E447F0" w:rsidSect="007F7776">
      <w:footerReference w:type="default" r:id="rId12"/>
      <w:endnotePr>
        <w:numFmt w:val="decimal"/>
      </w:endnotePr>
      <w:pgSz w:w="16838" w:h="11906" w:orient="landscape" w:code="9"/>
      <w:pgMar w:top="800" w:right="567" w:bottom="506" w:left="567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7F0" w:rsidRDefault="00E447F0" w:rsidP="002F6EF0">
      <w:r>
        <w:separator/>
      </w:r>
    </w:p>
  </w:endnote>
  <w:endnote w:type="continuationSeparator" w:id="0">
    <w:p w:rsidR="00E447F0" w:rsidRDefault="00E447F0" w:rsidP="002F6E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Narrow">
    <w:altName w:val="Franklin Gothic Medium Cond"/>
    <w:panose1 w:val="020B050602020203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7F0" w:rsidRDefault="00E447F0" w:rsidP="00E15CC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7F0" w:rsidRDefault="00E447F0" w:rsidP="00E15CC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7F0" w:rsidRDefault="00E447F0" w:rsidP="002F6EF0">
      <w:r>
        <w:separator/>
      </w:r>
    </w:p>
  </w:footnote>
  <w:footnote w:type="continuationSeparator" w:id="0">
    <w:p w:rsidR="00E447F0" w:rsidRDefault="00E447F0" w:rsidP="002F6E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D306C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D888C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30C3C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00AF1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7D44E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0EFC38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9236BB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14CAF1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E0A241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4AA81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FFFFFFFE"/>
    <w:multiLevelType w:val="singleLevel"/>
    <w:tmpl w:val="1638A936"/>
    <w:lvl w:ilvl="0">
      <w:numFmt w:val="bullet"/>
      <w:lvlText w:val="*"/>
      <w:lvlJc w:val="left"/>
    </w:lvl>
  </w:abstractNum>
  <w:abstractNum w:abstractNumId="11">
    <w:nsid w:val="04C34F24"/>
    <w:multiLevelType w:val="hybridMultilevel"/>
    <w:tmpl w:val="C5BC7548"/>
    <w:lvl w:ilvl="0" w:tplc="29761824">
      <w:start w:val="1"/>
      <w:numFmt w:val="bullet"/>
      <w:lvlText w:val=""/>
      <w:lvlJc w:val="left"/>
      <w:pPr>
        <w:ind w:left="1700" w:hanging="980"/>
      </w:pPr>
      <w:rPr>
        <w:rFonts w:ascii="Symbol" w:hAnsi="Symbol" w:cs="Symbol" w:hint="default"/>
      </w:rPr>
    </w:lvl>
    <w:lvl w:ilvl="1" w:tplc="CEECE22A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67B4EEA"/>
    <w:multiLevelType w:val="hybridMultilevel"/>
    <w:tmpl w:val="B4B63396"/>
    <w:lvl w:ilvl="0" w:tplc="04190001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1063D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1F0C3FB5"/>
    <w:multiLevelType w:val="hybridMultilevel"/>
    <w:tmpl w:val="7E7CBFB0"/>
    <w:lvl w:ilvl="0" w:tplc="079AF9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0D3768B"/>
    <w:multiLevelType w:val="hybridMultilevel"/>
    <w:tmpl w:val="8D92B256"/>
    <w:lvl w:ilvl="0" w:tplc="1638A93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9641736"/>
    <w:multiLevelType w:val="hybridMultilevel"/>
    <w:tmpl w:val="35DA41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7">
    <w:nsid w:val="2C5F63F4"/>
    <w:multiLevelType w:val="hybridMultilevel"/>
    <w:tmpl w:val="93443DC4"/>
    <w:lvl w:ilvl="0" w:tplc="29761824">
      <w:start w:val="1"/>
      <w:numFmt w:val="bullet"/>
      <w:lvlText w:val=""/>
      <w:lvlJc w:val="left"/>
      <w:pPr>
        <w:ind w:left="11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71" w:hanging="360"/>
      </w:pPr>
      <w:rPr>
        <w:rFonts w:ascii="Wingdings" w:hAnsi="Wingdings" w:cs="Wingdings" w:hint="default"/>
      </w:rPr>
    </w:lvl>
  </w:abstractNum>
  <w:abstractNum w:abstractNumId="18">
    <w:nsid w:val="2DD468BD"/>
    <w:multiLevelType w:val="hybridMultilevel"/>
    <w:tmpl w:val="F53698D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5FF4562"/>
    <w:multiLevelType w:val="multilevel"/>
    <w:tmpl w:val="07582850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0">
    <w:nsid w:val="3E516618"/>
    <w:multiLevelType w:val="hybridMultilevel"/>
    <w:tmpl w:val="08144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850DE7"/>
    <w:multiLevelType w:val="hybridMultilevel"/>
    <w:tmpl w:val="1D548C3E"/>
    <w:lvl w:ilvl="0" w:tplc="E94221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92539B"/>
    <w:multiLevelType w:val="hybridMultilevel"/>
    <w:tmpl w:val="CD107F4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6851B27"/>
    <w:multiLevelType w:val="hybridMultilevel"/>
    <w:tmpl w:val="B3881CA0"/>
    <w:lvl w:ilvl="0" w:tplc="1638A936">
      <w:numFmt w:val="bullet"/>
      <w:lvlText w:val="-"/>
      <w:lvlJc w:val="left"/>
      <w:pPr>
        <w:ind w:left="7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7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22"/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23"/>
  </w:num>
  <w:num w:numId="21">
    <w:abstractNumId w:val="11"/>
  </w:num>
  <w:num w:numId="22">
    <w:abstractNumId w:val="20"/>
  </w:num>
  <w:num w:numId="23">
    <w:abstractNumId w:val="16"/>
  </w:num>
  <w:num w:numId="24">
    <w:abstractNumId w:val="21"/>
  </w:num>
  <w:num w:numId="25">
    <w:abstractNumId w:val="19"/>
  </w:num>
  <w:num w:numId="2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52E2"/>
    <w:rsid w:val="00000A46"/>
    <w:rsid w:val="000071B7"/>
    <w:rsid w:val="000115DF"/>
    <w:rsid w:val="00015AD0"/>
    <w:rsid w:val="000220C9"/>
    <w:rsid w:val="00024196"/>
    <w:rsid w:val="00043717"/>
    <w:rsid w:val="00043901"/>
    <w:rsid w:val="00047752"/>
    <w:rsid w:val="000552E2"/>
    <w:rsid w:val="00056855"/>
    <w:rsid w:val="000572C6"/>
    <w:rsid w:val="00060795"/>
    <w:rsid w:val="000654DB"/>
    <w:rsid w:val="000667EC"/>
    <w:rsid w:val="00071313"/>
    <w:rsid w:val="000765C7"/>
    <w:rsid w:val="00077125"/>
    <w:rsid w:val="000825D5"/>
    <w:rsid w:val="0008784E"/>
    <w:rsid w:val="00087F7A"/>
    <w:rsid w:val="00090082"/>
    <w:rsid w:val="0009157D"/>
    <w:rsid w:val="00092392"/>
    <w:rsid w:val="00092545"/>
    <w:rsid w:val="00095626"/>
    <w:rsid w:val="000A0216"/>
    <w:rsid w:val="000A0AD0"/>
    <w:rsid w:val="000A3A17"/>
    <w:rsid w:val="000A3FED"/>
    <w:rsid w:val="000A68A5"/>
    <w:rsid w:val="000A6E5A"/>
    <w:rsid w:val="000B3E15"/>
    <w:rsid w:val="000B687E"/>
    <w:rsid w:val="000C48A2"/>
    <w:rsid w:val="000D44E8"/>
    <w:rsid w:val="000E3BDF"/>
    <w:rsid w:val="000F6BDF"/>
    <w:rsid w:val="00102CF1"/>
    <w:rsid w:val="0010355F"/>
    <w:rsid w:val="0010388F"/>
    <w:rsid w:val="001206E4"/>
    <w:rsid w:val="0013149B"/>
    <w:rsid w:val="001325DD"/>
    <w:rsid w:val="001335FB"/>
    <w:rsid w:val="00134386"/>
    <w:rsid w:val="00141F0C"/>
    <w:rsid w:val="001426A7"/>
    <w:rsid w:val="001456E6"/>
    <w:rsid w:val="00145C0B"/>
    <w:rsid w:val="00150D61"/>
    <w:rsid w:val="0015626E"/>
    <w:rsid w:val="00161BAD"/>
    <w:rsid w:val="00170AB4"/>
    <w:rsid w:val="00174294"/>
    <w:rsid w:val="00177797"/>
    <w:rsid w:val="00183421"/>
    <w:rsid w:val="001A0BFE"/>
    <w:rsid w:val="001A1015"/>
    <w:rsid w:val="001A11BD"/>
    <w:rsid w:val="001A2EAA"/>
    <w:rsid w:val="001A4563"/>
    <w:rsid w:val="001A7A64"/>
    <w:rsid w:val="001B2829"/>
    <w:rsid w:val="001C2205"/>
    <w:rsid w:val="001C2534"/>
    <w:rsid w:val="001C2D1A"/>
    <w:rsid w:val="001C6B86"/>
    <w:rsid w:val="001C6EEF"/>
    <w:rsid w:val="001C6F5E"/>
    <w:rsid w:val="001E06F4"/>
    <w:rsid w:val="001E1040"/>
    <w:rsid w:val="001E18DE"/>
    <w:rsid w:val="001F168F"/>
    <w:rsid w:val="001F22E6"/>
    <w:rsid w:val="001F5982"/>
    <w:rsid w:val="001F694D"/>
    <w:rsid w:val="00213B11"/>
    <w:rsid w:val="002264AE"/>
    <w:rsid w:val="00227B23"/>
    <w:rsid w:val="0023569D"/>
    <w:rsid w:val="0023667D"/>
    <w:rsid w:val="00237B7B"/>
    <w:rsid w:val="002414A7"/>
    <w:rsid w:val="00250C51"/>
    <w:rsid w:val="002546E0"/>
    <w:rsid w:val="00254B1B"/>
    <w:rsid w:val="00255DE0"/>
    <w:rsid w:val="00256D66"/>
    <w:rsid w:val="00261F3C"/>
    <w:rsid w:val="00273971"/>
    <w:rsid w:val="00290166"/>
    <w:rsid w:val="0029274A"/>
    <w:rsid w:val="002A6BAB"/>
    <w:rsid w:val="002A7510"/>
    <w:rsid w:val="002B08F5"/>
    <w:rsid w:val="002B13C6"/>
    <w:rsid w:val="002B27FB"/>
    <w:rsid w:val="002C29BF"/>
    <w:rsid w:val="002C2CC8"/>
    <w:rsid w:val="002D0588"/>
    <w:rsid w:val="002D1DE5"/>
    <w:rsid w:val="002D2044"/>
    <w:rsid w:val="002E7951"/>
    <w:rsid w:val="002F3677"/>
    <w:rsid w:val="002F4E4E"/>
    <w:rsid w:val="002F625B"/>
    <w:rsid w:val="002F6EF0"/>
    <w:rsid w:val="00312D95"/>
    <w:rsid w:val="00315937"/>
    <w:rsid w:val="00316AB0"/>
    <w:rsid w:val="00327C25"/>
    <w:rsid w:val="00330E53"/>
    <w:rsid w:val="00333A6E"/>
    <w:rsid w:val="00335705"/>
    <w:rsid w:val="0033689A"/>
    <w:rsid w:val="00336F26"/>
    <w:rsid w:val="003379F1"/>
    <w:rsid w:val="003424D7"/>
    <w:rsid w:val="00357462"/>
    <w:rsid w:val="003753B0"/>
    <w:rsid w:val="00375ADD"/>
    <w:rsid w:val="00380033"/>
    <w:rsid w:val="00381585"/>
    <w:rsid w:val="003816F0"/>
    <w:rsid w:val="00390653"/>
    <w:rsid w:val="00391A2E"/>
    <w:rsid w:val="003A105F"/>
    <w:rsid w:val="003A26B4"/>
    <w:rsid w:val="003A7EAE"/>
    <w:rsid w:val="003B2CE7"/>
    <w:rsid w:val="003B66D1"/>
    <w:rsid w:val="003B7006"/>
    <w:rsid w:val="003C0F1C"/>
    <w:rsid w:val="003C5611"/>
    <w:rsid w:val="003C6B6D"/>
    <w:rsid w:val="003C7579"/>
    <w:rsid w:val="003D4DD0"/>
    <w:rsid w:val="0040255E"/>
    <w:rsid w:val="00406D9E"/>
    <w:rsid w:val="00407C62"/>
    <w:rsid w:val="00407CC9"/>
    <w:rsid w:val="004108BC"/>
    <w:rsid w:val="0041363D"/>
    <w:rsid w:val="00414E30"/>
    <w:rsid w:val="00422B50"/>
    <w:rsid w:val="0042493B"/>
    <w:rsid w:val="004423B1"/>
    <w:rsid w:val="004536E0"/>
    <w:rsid w:val="00453DDF"/>
    <w:rsid w:val="00467522"/>
    <w:rsid w:val="004705B4"/>
    <w:rsid w:val="00474C14"/>
    <w:rsid w:val="004761AE"/>
    <w:rsid w:val="0048759C"/>
    <w:rsid w:val="004916A9"/>
    <w:rsid w:val="004A31BE"/>
    <w:rsid w:val="004A4A87"/>
    <w:rsid w:val="004A5AE3"/>
    <w:rsid w:val="004B2A1C"/>
    <w:rsid w:val="004B3EA3"/>
    <w:rsid w:val="004B6035"/>
    <w:rsid w:val="004C25B4"/>
    <w:rsid w:val="004D0FBA"/>
    <w:rsid w:val="004D4C7D"/>
    <w:rsid w:val="004D50E2"/>
    <w:rsid w:val="004D6A38"/>
    <w:rsid w:val="004F2BB4"/>
    <w:rsid w:val="004F48E4"/>
    <w:rsid w:val="00514C85"/>
    <w:rsid w:val="005159BC"/>
    <w:rsid w:val="00516DDF"/>
    <w:rsid w:val="005270AC"/>
    <w:rsid w:val="00532202"/>
    <w:rsid w:val="0053354C"/>
    <w:rsid w:val="0054392D"/>
    <w:rsid w:val="00545DD7"/>
    <w:rsid w:val="00553E83"/>
    <w:rsid w:val="005552BB"/>
    <w:rsid w:val="00555A1C"/>
    <w:rsid w:val="00557017"/>
    <w:rsid w:val="00560784"/>
    <w:rsid w:val="005649C5"/>
    <w:rsid w:val="00566D8A"/>
    <w:rsid w:val="00572E9E"/>
    <w:rsid w:val="00573199"/>
    <w:rsid w:val="00580D59"/>
    <w:rsid w:val="00584615"/>
    <w:rsid w:val="0058533D"/>
    <w:rsid w:val="00590CB0"/>
    <w:rsid w:val="00595C8E"/>
    <w:rsid w:val="0059780B"/>
    <w:rsid w:val="005A1D55"/>
    <w:rsid w:val="005A723E"/>
    <w:rsid w:val="005A774E"/>
    <w:rsid w:val="005B490F"/>
    <w:rsid w:val="005B6791"/>
    <w:rsid w:val="005B77B3"/>
    <w:rsid w:val="005C0189"/>
    <w:rsid w:val="005C2697"/>
    <w:rsid w:val="005D0756"/>
    <w:rsid w:val="005D3548"/>
    <w:rsid w:val="005D4CBC"/>
    <w:rsid w:val="005D60FC"/>
    <w:rsid w:val="005E50A7"/>
    <w:rsid w:val="005F3B30"/>
    <w:rsid w:val="005F67BE"/>
    <w:rsid w:val="006103D7"/>
    <w:rsid w:val="00610CD3"/>
    <w:rsid w:val="006310D1"/>
    <w:rsid w:val="00631F50"/>
    <w:rsid w:val="00635FB0"/>
    <w:rsid w:val="00655EE7"/>
    <w:rsid w:val="00656025"/>
    <w:rsid w:val="006607A2"/>
    <w:rsid w:val="00665B55"/>
    <w:rsid w:val="00673D38"/>
    <w:rsid w:val="00674C54"/>
    <w:rsid w:val="0067679C"/>
    <w:rsid w:val="00677FFB"/>
    <w:rsid w:val="00680BA4"/>
    <w:rsid w:val="00681ADF"/>
    <w:rsid w:val="00683F94"/>
    <w:rsid w:val="006864FA"/>
    <w:rsid w:val="006901A8"/>
    <w:rsid w:val="006A1D88"/>
    <w:rsid w:val="006A4737"/>
    <w:rsid w:val="006A5216"/>
    <w:rsid w:val="006B3A88"/>
    <w:rsid w:val="006C0A17"/>
    <w:rsid w:val="006C1E64"/>
    <w:rsid w:val="006E3C62"/>
    <w:rsid w:val="006E602B"/>
    <w:rsid w:val="006F3E32"/>
    <w:rsid w:val="006F41DE"/>
    <w:rsid w:val="006F46A7"/>
    <w:rsid w:val="006F6132"/>
    <w:rsid w:val="006F68DA"/>
    <w:rsid w:val="0070758F"/>
    <w:rsid w:val="0071236C"/>
    <w:rsid w:val="007123C6"/>
    <w:rsid w:val="00716B46"/>
    <w:rsid w:val="007201D1"/>
    <w:rsid w:val="00721BE4"/>
    <w:rsid w:val="00730EA6"/>
    <w:rsid w:val="007360EF"/>
    <w:rsid w:val="00741715"/>
    <w:rsid w:val="00745445"/>
    <w:rsid w:val="00746974"/>
    <w:rsid w:val="007473C0"/>
    <w:rsid w:val="00755806"/>
    <w:rsid w:val="00761A2A"/>
    <w:rsid w:val="00761B39"/>
    <w:rsid w:val="00766459"/>
    <w:rsid w:val="00767566"/>
    <w:rsid w:val="00770F4D"/>
    <w:rsid w:val="00772EA3"/>
    <w:rsid w:val="007772C3"/>
    <w:rsid w:val="00786E61"/>
    <w:rsid w:val="00791A7F"/>
    <w:rsid w:val="007A1526"/>
    <w:rsid w:val="007A6559"/>
    <w:rsid w:val="007A7283"/>
    <w:rsid w:val="007B26EC"/>
    <w:rsid w:val="007B281A"/>
    <w:rsid w:val="007B2E80"/>
    <w:rsid w:val="007B6A9B"/>
    <w:rsid w:val="007B7A32"/>
    <w:rsid w:val="007B7CBA"/>
    <w:rsid w:val="007B7CF7"/>
    <w:rsid w:val="007C3D04"/>
    <w:rsid w:val="007C3ED7"/>
    <w:rsid w:val="007C6AC0"/>
    <w:rsid w:val="007D2976"/>
    <w:rsid w:val="007E2477"/>
    <w:rsid w:val="007E45BD"/>
    <w:rsid w:val="007E5A07"/>
    <w:rsid w:val="007F27B7"/>
    <w:rsid w:val="007F4C8E"/>
    <w:rsid w:val="007F5E08"/>
    <w:rsid w:val="007F7776"/>
    <w:rsid w:val="00807EC5"/>
    <w:rsid w:val="00810D62"/>
    <w:rsid w:val="00811BBC"/>
    <w:rsid w:val="008144E2"/>
    <w:rsid w:val="008170FC"/>
    <w:rsid w:val="00817380"/>
    <w:rsid w:val="00820B26"/>
    <w:rsid w:val="00825D41"/>
    <w:rsid w:val="008302BC"/>
    <w:rsid w:val="00830816"/>
    <w:rsid w:val="0083276E"/>
    <w:rsid w:val="00832790"/>
    <w:rsid w:val="00832F8B"/>
    <w:rsid w:val="00833BDF"/>
    <w:rsid w:val="00834754"/>
    <w:rsid w:val="00845BC4"/>
    <w:rsid w:val="008460B0"/>
    <w:rsid w:val="00847D11"/>
    <w:rsid w:val="00850571"/>
    <w:rsid w:val="00852973"/>
    <w:rsid w:val="00852D8B"/>
    <w:rsid w:val="00872AAD"/>
    <w:rsid w:val="00875482"/>
    <w:rsid w:val="0087671A"/>
    <w:rsid w:val="00877D88"/>
    <w:rsid w:val="00880449"/>
    <w:rsid w:val="008854F0"/>
    <w:rsid w:val="008929F4"/>
    <w:rsid w:val="0089789E"/>
    <w:rsid w:val="008A3612"/>
    <w:rsid w:val="008A4C60"/>
    <w:rsid w:val="008B242C"/>
    <w:rsid w:val="008B7D4F"/>
    <w:rsid w:val="008C1011"/>
    <w:rsid w:val="008D3AC5"/>
    <w:rsid w:val="008D4ACE"/>
    <w:rsid w:val="008E28EC"/>
    <w:rsid w:val="00902840"/>
    <w:rsid w:val="00906649"/>
    <w:rsid w:val="00910816"/>
    <w:rsid w:val="00916D96"/>
    <w:rsid w:val="00921453"/>
    <w:rsid w:val="00921BF0"/>
    <w:rsid w:val="00924F76"/>
    <w:rsid w:val="009348AC"/>
    <w:rsid w:val="009361B3"/>
    <w:rsid w:val="009409BE"/>
    <w:rsid w:val="00941700"/>
    <w:rsid w:val="0094176A"/>
    <w:rsid w:val="00947123"/>
    <w:rsid w:val="00957AFB"/>
    <w:rsid w:val="00957EDB"/>
    <w:rsid w:val="00960927"/>
    <w:rsid w:val="00961A33"/>
    <w:rsid w:val="00964BB6"/>
    <w:rsid w:val="00967649"/>
    <w:rsid w:val="009701DF"/>
    <w:rsid w:val="009720F3"/>
    <w:rsid w:val="00972C35"/>
    <w:rsid w:val="00974307"/>
    <w:rsid w:val="009757B7"/>
    <w:rsid w:val="00975A2E"/>
    <w:rsid w:val="00976AD7"/>
    <w:rsid w:val="0098043D"/>
    <w:rsid w:val="00980EE5"/>
    <w:rsid w:val="009878BD"/>
    <w:rsid w:val="009A0CEC"/>
    <w:rsid w:val="009A20F3"/>
    <w:rsid w:val="009A518C"/>
    <w:rsid w:val="009A63F6"/>
    <w:rsid w:val="009B37FC"/>
    <w:rsid w:val="009B5FB6"/>
    <w:rsid w:val="009B7862"/>
    <w:rsid w:val="009C1181"/>
    <w:rsid w:val="009C2C5E"/>
    <w:rsid w:val="009C5173"/>
    <w:rsid w:val="009C72D7"/>
    <w:rsid w:val="009D47B1"/>
    <w:rsid w:val="009D71B6"/>
    <w:rsid w:val="009E039B"/>
    <w:rsid w:val="009E0C00"/>
    <w:rsid w:val="009E2DD0"/>
    <w:rsid w:val="009E402E"/>
    <w:rsid w:val="009E43EC"/>
    <w:rsid w:val="009F17C3"/>
    <w:rsid w:val="009F4138"/>
    <w:rsid w:val="009F6014"/>
    <w:rsid w:val="00A03C87"/>
    <w:rsid w:val="00A04359"/>
    <w:rsid w:val="00A0705B"/>
    <w:rsid w:val="00A07B52"/>
    <w:rsid w:val="00A11A1C"/>
    <w:rsid w:val="00A1535B"/>
    <w:rsid w:val="00A16F37"/>
    <w:rsid w:val="00A21DFE"/>
    <w:rsid w:val="00A24547"/>
    <w:rsid w:val="00A273AC"/>
    <w:rsid w:val="00A27CD0"/>
    <w:rsid w:val="00A30849"/>
    <w:rsid w:val="00A34531"/>
    <w:rsid w:val="00A42073"/>
    <w:rsid w:val="00A42828"/>
    <w:rsid w:val="00A44171"/>
    <w:rsid w:val="00A51A08"/>
    <w:rsid w:val="00A54F79"/>
    <w:rsid w:val="00A55552"/>
    <w:rsid w:val="00A60D06"/>
    <w:rsid w:val="00A61576"/>
    <w:rsid w:val="00A62870"/>
    <w:rsid w:val="00A65757"/>
    <w:rsid w:val="00A74800"/>
    <w:rsid w:val="00A7690D"/>
    <w:rsid w:val="00A87471"/>
    <w:rsid w:val="00AA40B5"/>
    <w:rsid w:val="00AA527F"/>
    <w:rsid w:val="00AA5A5E"/>
    <w:rsid w:val="00AA7C20"/>
    <w:rsid w:val="00AB33A0"/>
    <w:rsid w:val="00AC26FD"/>
    <w:rsid w:val="00AC5BDE"/>
    <w:rsid w:val="00AC64D7"/>
    <w:rsid w:val="00AF02CF"/>
    <w:rsid w:val="00AF0502"/>
    <w:rsid w:val="00AF0EA1"/>
    <w:rsid w:val="00B01BF4"/>
    <w:rsid w:val="00B117C6"/>
    <w:rsid w:val="00B232A9"/>
    <w:rsid w:val="00B2482D"/>
    <w:rsid w:val="00B24D06"/>
    <w:rsid w:val="00B2601A"/>
    <w:rsid w:val="00B272BB"/>
    <w:rsid w:val="00B2762F"/>
    <w:rsid w:val="00B3452B"/>
    <w:rsid w:val="00B37957"/>
    <w:rsid w:val="00B41ABF"/>
    <w:rsid w:val="00B41B07"/>
    <w:rsid w:val="00B46D32"/>
    <w:rsid w:val="00B50FCF"/>
    <w:rsid w:val="00B51016"/>
    <w:rsid w:val="00B52033"/>
    <w:rsid w:val="00B523E0"/>
    <w:rsid w:val="00B5744E"/>
    <w:rsid w:val="00B5787E"/>
    <w:rsid w:val="00B630EC"/>
    <w:rsid w:val="00B63551"/>
    <w:rsid w:val="00B66E51"/>
    <w:rsid w:val="00B676A7"/>
    <w:rsid w:val="00B73C6D"/>
    <w:rsid w:val="00B75815"/>
    <w:rsid w:val="00B77EEA"/>
    <w:rsid w:val="00B820E0"/>
    <w:rsid w:val="00B836A0"/>
    <w:rsid w:val="00B8559C"/>
    <w:rsid w:val="00B93BC9"/>
    <w:rsid w:val="00B977AC"/>
    <w:rsid w:val="00BA3A4F"/>
    <w:rsid w:val="00BA76B5"/>
    <w:rsid w:val="00BB489D"/>
    <w:rsid w:val="00BE2FD0"/>
    <w:rsid w:val="00BE5C9B"/>
    <w:rsid w:val="00C0033F"/>
    <w:rsid w:val="00C02900"/>
    <w:rsid w:val="00C0768C"/>
    <w:rsid w:val="00C07B21"/>
    <w:rsid w:val="00C100FB"/>
    <w:rsid w:val="00C106EA"/>
    <w:rsid w:val="00C21EA2"/>
    <w:rsid w:val="00C36E11"/>
    <w:rsid w:val="00C40C44"/>
    <w:rsid w:val="00C429A2"/>
    <w:rsid w:val="00C51648"/>
    <w:rsid w:val="00C57C50"/>
    <w:rsid w:val="00C60753"/>
    <w:rsid w:val="00C62183"/>
    <w:rsid w:val="00C74DDA"/>
    <w:rsid w:val="00C8694C"/>
    <w:rsid w:val="00C87B91"/>
    <w:rsid w:val="00C90013"/>
    <w:rsid w:val="00C930B5"/>
    <w:rsid w:val="00C971FB"/>
    <w:rsid w:val="00CA2A96"/>
    <w:rsid w:val="00CA44E8"/>
    <w:rsid w:val="00CA6794"/>
    <w:rsid w:val="00CA6FAF"/>
    <w:rsid w:val="00CB036B"/>
    <w:rsid w:val="00CB40DA"/>
    <w:rsid w:val="00CB7F7C"/>
    <w:rsid w:val="00CC34F8"/>
    <w:rsid w:val="00CC6ABD"/>
    <w:rsid w:val="00CD7763"/>
    <w:rsid w:val="00CD7F5B"/>
    <w:rsid w:val="00CF0CA8"/>
    <w:rsid w:val="00CF33A4"/>
    <w:rsid w:val="00CF6A75"/>
    <w:rsid w:val="00D0498D"/>
    <w:rsid w:val="00D0518C"/>
    <w:rsid w:val="00D116E1"/>
    <w:rsid w:val="00D13D76"/>
    <w:rsid w:val="00D1412A"/>
    <w:rsid w:val="00D21E5A"/>
    <w:rsid w:val="00D221E4"/>
    <w:rsid w:val="00D22999"/>
    <w:rsid w:val="00D30051"/>
    <w:rsid w:val="00D35D09"/>
    <w:rsid w:val="00D4364B"/>
    <w:rsid w:val="00D57CE9"/>
    <w:rsid w:val="00D62172"/>
    <w:rsid w:val="00D661FC"/>
    <w:rsid w:val="00D70186"/>
    <w:rsid w:val="00D73950"/>
    <w:rsid w:val="00D80E8A"/>
    <w:rsid w:val="00D857BA"/>
    <w:rsid w:val="00D934C9"/>
    <w:rsid w:val="00D95EE2"/>
    <w:rsid w:val="00DA417E"/>
    <w:rsid w:val="00DA4E2C"/>
    <w:rsid w:val="00DA6D17"/>
    <w:rsid w:val="00DB30BA"/>
    <w:rsid w:val="00DB414C"/>
    <w:rsid w:val="00DB5A25"/>
    <w:rsid w:val="00DB6DF7"/>
    <w:rsid w:val="00DC1231"/>
    <w:rsid w:val="00DC189B"/>
    <w:rsid w:val="00DC7988"/>
    <w:rsid w:val="00DD16C7"/>
    <w:rsid w:val="00DD1917"/>
    <w:rsid w:val="00DD26D2"/>
    <w:rsid w:val="00DD47B6"/>
    <w:rsid w:val="00DD4F2F"/>
    <w:rsid w:val="00DE4B9F"/>
    <w:rsid w:val="00DE5C0B"/>
    <w:rsid w:val="00E15CC2"/>
    <w:rsid w:val="00E177B1"/>
    <w:rsid w:val="00E23405"/>
    <w:rsid w:val="00E2392F"/>
    <w:rsid w:val="00E2539F"/>
    <w:rsid w:val="00E36F72"/>
    <w:rsid w:val="00E447F0"/>
    <w:rsid w:val="00E4579A"/>
    <w:rsid w:val="00E509A5"/>
    <w:rsid w:val="00E52509"/>
    <w:rsid w:val="00E5751C"/>
    <w:rsid w:val="00E61EB0"/>
    <w:rsid w:val="00E6309C"/>
    <w:rsid w:val="00E644A1"/>
    <w:rsid w:val="00E71385"/>
    <w:rsid w:val="00E82026"/>
    <w:rsid w:val="00E828BB"/>
    <w:rsid w:val="00E83663"/>
    <w:rsid w:val="00E901A1"/>
    <w:rsid w:val="00E9201A"/>
    <w:rsid w:val="00E96B8D"/>
    <w:rsid w:val="00E96D2F"/>
    <w:rsid w:val="00E96E61"/>
    <w:rsid w:val="00EA33DB"/>
    <w:rsid w:val="00EA6EBE"/>
    <w:rsid w:val="00EB24D3"/>
    <w:rsid w:val="00EB279D"/>
    <w:rsid w:val="00EB799F"/>
    <w:rsid w:val="00EC3E43"/>
    <w:rsid w:val="00EC6FA5"/>
    <w:rsid w:val="00ED48CC"/>
    <w:rsid w:val="00ED6654"/>
    <w:rsid w:val="00EF46E3"/>
    <w:rsid w:val="00F10E69"/>
    <w:rsid w:val="00F121B1"/>
    <w:rsid w:val="00F16425"/>
    <w:rsid w:val="00F20802"/>
    <w:rsid w:val="00F327FB"/>
    <w:rsid w:val="00F3370E"/>
    <w:rsid w:val="00F356D9"/>
    <w:rsid w:val="00F366B5"/>
    <w:rsid w:val="00F40FFD"/>
    <w:rsid w:val="00F41459"/>
    <w:rsid w:val="00F46846"/>
    <w:rsid w:val="00F50ED1"/>
    <w:rsid w:val="00F55014"/>
    <w:rsid w:val="00F63A21"/>
    <w:rsid w:val="00F63DF9"/>
    <w:rsid w:val="00F65532"/>
    <w:rsid w:val="00F6754D"/>
    <w:rsid w:val="00F734F5"/>
    <w:rsid w:val="00F84DC6"/>
    <w:rsid w:val="00F85BBB"/>
    <w:rsid w:val="00F861ED"/>
    <w:rsid w:val="00F871D3"/>
    <w:rsid w:val="00F91591"/>
    <w:rsid w:val="00F95289"/>
    <w:rsid w:val="00F97F96"/>
    <w:rsid w:val="00FA265C"/>
    <w:rsid w:val="00FA70C6"/>
    <w:rsid w:val="00FB062F"/>
    <w:rsid w:val="00FB16D6"/>
    <w:rsid w:val="00FB2ADE"/>
    <w:rsid w:val="00FB6457"/>
    <w:rsid w:val="00FC05E5"/>
    <w:rsid w:val="00FC2BAF"/>
    <w:rsid w:val="00FC3D10"/>
    <w:rsid w:val="00FC5388"/>
    <w:rsid w:val="00FD4FC4"/>
    <w:rsid w:val="00FE3048"/>
    <w:rsid w:val="00FE3FD0"/>
    <w:rsid w:val="00FE4B07"/>
    <w:rsid w:val="00FE544B"/>
    <w:rsid w:val="00FE769E"/>
    <w:rsid w:val="00FF1183"/>
    <w:rsid w:val="00FF1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552E2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552E2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552E2"/>
    <w:pPr>
      <w:keepNext/>
      <w:widowControl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552E2"/>
    <w:pPr>
      <w:keepNext/>
      <w:widowControl/>
      <w:jc w:val="center"/>
      <w:outlineLvl w:val="2"/>
    </w:pPr>
    <w:rPr>
      <w:b/>
      <w:bCs/>
      <w:sz w:val="40"/>
      <w:szCs w:val="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552E2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552E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552E2"/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Cell">
    <w:name w:val="ConsPlusCell"/>
    <w:uiPriority w:val="99"/>
    <w:rsid w:val="000552E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0552E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Hyperlink">
    <w:name w:val="Hyperlink"/>
    <w:basedOn w:val="DefaultParagraphFont"/>
    <w:uiPriority w:val="99"/>
    <w:rsid w:val="000552E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552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52E2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0552E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0552E2"/>
    <w:pPr>
      <w:widowControl/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552E2"/>
    <w:rPr>
      <w:rFonts w:ascii="Times New Roman" w:hAnsi="Times New Roman" w:cs="Times New Roman"/>
      <w:sz w:val="24"/>
      <w:szCs w:val="24"/>
    </w:rPr>
  </w:style>
  <w:style w:type="paragraph" w:customStyle="1" w:styleId="a">
    <w:name w:val="Знак"/>
    <w:basedOn w:val="Normal"/>
    <w:uiPriority w:val="99"/>
    <w:rsid w:val="000552E2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customStyle="1" w:styleId="ConsPlusNonformat">
    <w:name w:val="ConsPlusNonformat"/>
    <w:uiPriority w:val="99"/>
    <w:rsid w:val="000552E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0552E2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semiHidden/>
    <w:rsid w:val="000552E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0552E2"/>
    <w:rPr>
      <w:rFonts w:ascii="Times New Roman" w:hAnsi="Times New Roman" w:cs="Times New Roman"/>
      <w:sz w:val="20"/>
      <w:szCs w:val="20"/>
    </w:rPr>
  </w:style>
  <w:style w:type="paragraph" w:customStyle="1" w:styleId="a0">
    <w:name w:val="Обычный (паспорт)"/>
    <w:basedOn w:val="Normal"/>
    <w:uiPriority w:val="99"/>
    <w:rsid w:val="000552E2"/>
    <w:pPr>
      <w:widowControl/>
      <w:spacing w:before="120"/>
      <w:jc w:val="both"/>
    </w:pPr>
    <w:rPr>
      <w:rFonts w:eastAsia="Calibri"/>
      <w:sz w:val="28"/>
      <w:szCs w:val="28"/>
    </w:rPr>
  </w:style>
  <w:style w:type="character" w:customStyle="1" w:styleId="a1">
    <w:name w:val="Цветовое выделение"/>
    <w:uiPriority w:val="99"/>
    <w:rsid w:val="000552E2"/>
    <w:rPr>
      <w:b/>
      <w:bCs/>
      <w:color w:val="000080"/>
    </w:rPr>
  </w:style>
  <w:style w:type="paragraph" w:customStyle="1" w:styleId="a2">
    <w:name w:val="Нормальный (таблица)"/>
    <w:basedOn w:val="Normal"/>
    <w:next w:val="Normal"/>
    <w:uiPriority w:val="99"/>
    <w:rsid w:val="000552E2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3">
    <w:name w:val="Гипертекстовая ссылка"/>
    <w:uiPriority w:val="99"/>
    <w:rsid w:val="000552E2"/>
    <w:rPr>
      <w:b/>
      <w:bCs/>
      <w:color w:val="008000"/>
    </w:rPr>
  </w:style>
  <w:style w:type="paragraph" w:customStyle="1" w:styleId="1">
    <w:name w:val="Обычный1"/>
    <w:uiPriority w:val="99"/>
    <w:rsid w:val="000552E2"/>
    <w:pPr>
      <w:widowControl w:val="0"/>
      <w:snapToGrid w:val="0"/>
      <w:spacing w:before="260" w:line="300" w:lineRule="auto"/>
      <w:ind w:firstLine="5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10">
    <w:name w:val="Знак1"/>
    <w:basedOn w:val="Normal"/>
    <w:uiPriority w:val="99"/>
    <w:rsid w:val="000552E2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customStyle="1" w:styleId="11">
    <w:name w:val="Абзац списка1"/>
    <w:basedOn w:val="Normal"/>
    <w:uiPriority w:val="99"/>
    <w:rsid w:val="000552E2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Spacing">
    <w:name w:val="No Spacing"/>
    <w:uiPriority w:val="99"/>
    <w:qFormat/>
    <w:rsid w:val="000552E2"/>
    <w:rPr>
      <w:rFonts w:cs="Calibri"/>
      <w:lang w:eastAsia="en-US"/>
    </w:rPr>
  </w:style>
  <w:style w:type="paragraph" w:styleId="Title">
    <w:name w:val="Title"/>
    <w:basedOn w:val="Normal"/>
    <w:link w:val="TitleChar"/>
    <w:uiPriority w:val="99"/>
    <w:qFormat/>
    <w:rsid w:val="000552E2"/>
    <w:pPr>
      <w:widowControl/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0552E2"/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Title">
    <w:name w:val="ConsPlusTitle"/>
    <w:uiPriority w:val="99"/>
    <w:rsid w:val="000552E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552E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52E2"/>
    <w:rPr>
      <w:rFonts w:ascii="Times New Roman" w:hAnsi="Times New Roman" w:cs="Times New Roman"/>
      <w:sz w:val="20"/>
      <w:szCs w:val="20"/>
    </w:rPr>
  </w:style>
  <w:style w:type="paragraph" w:styleId="Footer">
    <w:name w:val="footer"/>
    <w:aliases w:val="Знак3"/>
    <w:basedOn w:val="Normal"/>
    <w:link w:val="FooterChar1"/>
    <w:uiPriority w:val="99"/>
    <w:rsid w:val="000552E2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">
    <w:name w:val="Footer Char"/>
    <w:aliases w:val="Знак3 Char"/>
    <w:basedOn w:val="DefaultParagraphFont"/>
    <w:link w:val="Footer"/>
    <w:uiPriority w:val="99"/>
    <w:semiHidden/>
    <w:locked/>
    <w:rsid w:val="00DA4E2C"/>
    <w:rPr>
      <w:rFonts w:ascii="Times New Roman" w:hAnsi="Times New Roman" w:cs="Times New Roman"/>
      <w:sz w:val="20"/>
      <w:szCs w:val="20"/>
    </w:rPr>
  </w:style>
  <w:style w:type="character" w:customStyle="1" w:styleId="FooterChar1">
    <w:name w:val="Footer Char1"/>
    <w:aliases w:val="Знак3 Char1"/>
    <w:link w:val="Footer"/>
    <w:uiPriority w:val="99"/>
    <w:locked/>
    <w:rsid w:val="000552E2"/>
    <w:rPr>
      <w:rFonts w:ascii="Times New Roman" w:hAnsi="Times New Roman" w:cs="Times New Roman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0552E2"/>
    <w:rPr>
      <w:rFonts w:ascii="Arial" w:hAnsi="Arial" w:cs="Arial"/>
      <w:sz w:val="22"/>
      <w:szCs w:val="22"/>
      <w:lang w:eastAsia="ru-RU"/>
    </w:rPr>
  </w:style>
  <w:style w:type="paragraph" w:customStyle="1" w:styleId="Char">
    <w:name w:val="Char"/>
    <w:basedOn w:val="Normal"/>
    <w:uiPriority w:val="99"/>
    <w:rsid w:val="000552E2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20">
    <w:name w:val="Абзац списка2"/>
    <w:basedOn w:val="Normal"/>
    <w:uiPriority w:val="99"/>
    <w:rsid w:val="000552E2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Paragraph">
    <w:name w:val="List Paragraph"/>
    <w:basedOn w:val="Normal"/>
    <w:uiPriority w:val="99"/>
    <w:qFormat/>
    <w:rsid w:val="00D30051"/>
    <w:pPr>
      <w:ind w:left="720"/>
    </w:pPr>
  </w:style>
  <w:style w:type="character" w:styleId="PageNumber">
    <w:name w:val="page number"/>
    <w:basedOn w:val="DefaultParagraphFont"/>
    <w:uiPriority w:val="99"/>
    <w:rsid w:val="00CD7F5B"/>
  </w:style>
  <w:style w:type="character" w:customStyle="1" w:styleId="b-headertitle">
    <w:name w:val="b-header__title"/>
    <w:basedOn w:val="DefaultParagraphFont"/>
    <w:uiPriority w:val="99"/>
    <w:rsid w:val="000765C7"/>
  </w:style>
  <w:style w:type="paragraph" w:styleId="NormalWeb">
    <w:name w:val="Normal (Web)"/>
    <w:basedOn w:val="Normal"/>
    <w:uiPriority w:val="99"/>
    <w:rsid w:val="000765C7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Normal"/>
    <w:uiPriority w:val="99"/>
    <w:rsid w:val="000765C7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ConsPlusNormal1">
    <w:name w:val="ConsPlusNormal Знак Знак"/>
    <w:uiPriority w:val="99"/>
    <w:locked/>
    <w:rsid w:val="007B7CF7"/>
    <w:rPr>
      <w:rFonts w:ascii="Arial" w:hAnsi="Arial" w:cs="Arial"/>
      <w:sz w:val="22"/>
      <w:szCs w:val="22"/>
      <w:lang w:eastAsia="ru-RU"/>
    </w:rPr>
  </w:style>
  <w:style w:type="paragraph" w:customStyle="1" w:styleId="12">
    <w:name w:val="Знак Знак1 Знак"/>
    <w:basedOn w:val="Normal"/>
    <w:uiPriority w:val="99"/>
    <w:rsid w:val="007B7CF7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character" w:customStyle="1" w:styleId="a4">
    <w:name w:val="Знак Знак Знак"/>
    <w:uiPriority w:val="99"/>
    <w:rsid w:val="00F356D9"/>
    <w:rPr>
      <w:rFonts w:ascii="Times New Roman" w:hAnsi="Times New Roman" w:cs="Times New Roman"/>
      <w:sz w:val="20"/>
      <w:szCs w:val="20"/>
    </w:rPr>
  </w:style>
  <w:style w:type="paragraph" w:customStyle="1" w:styleId="21">
    <w:name w:val="Обычный2"/>
    <w:uiPriority w:val="99"/>
    <w:rsid w:val="00F356D9"/>
    <w:pPr>
      <w:widowControl w:val="0"/>
      <w:snapToGrid w:val="0"/>
      <w:spacing w:before="260" w:line="300" w:lineRule="auto"/>
      <w:ind w:firstLine="5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3">
    <w:name w:val="Абзац списка3"/>
    <w:basedOn w:val="Normal"/>
    <w:uiPriority w:val="99"/>
    <w:rsid w:val="00F356D9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3">
    <w:name w:val="Знак Знак Знак1 Знак Знак Знак Знак"/>
    <w:basedOn w:val="Normal"/>
    <w:uiPriority w:val="99"/>
    <w:rsid w:val="00F356D9"/>
    <w:pPr>
      <w:tabs>
        <w:tab w:val="num" w:pos="360"/>
      </w:tabs>
      <w:adjustRightInd w:val="0"/>
      <w:spacing w:after="160" w:line="240" w:lineRule="exact"/>
      <w:jc w:val="center"/>
    </w:pPr>
    <w:rPr>
      <w:b/>
      <w:bCs/>
      <w:i/>
      <w:iCs/>
      <w:sz w:val="28"/>
      <w:szCs w:val="28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F356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DA4E2C"/>
    <w:rPr>
      <w:rFonts w:ascii="Times New Roman" w:hAnsi="Times New Roman" w:cs="Times New Roman"/>
      <w:sz w:val="16"/>
      <w:szCs w:val="16"/>
    </w:rPr>
  </w:style>
  <w:style w:type="paragraph" w:customStyle="1" w:styleId="Style4">
    <w:name w:val="Style4"/>
    <w:basedOn w:val="Normal"/>
    <w:uiPriority w:val="99"/>
    <w:rsid w:val="00F356D9"/>
    <w:pPr>
      <w:autoSpaceDE w:val="0"/>
      <w:autoSpaceDN w:val="0"/>
      <w:adjustRightInd w:val="0"/>
    </w:pPr>
  </w:style>
  <w:style w:type="paragraph" w:customStyle="1" w:styleId="Style5">
    <w:name w:val="Style5"/>
    <w:basedOn w:val="Normal"/>
    <w:uiPriority w:val="99"/>
    <w:rsid w:val="00F356D9"/>
    <w:pPr>
      <w:autoSpaceDE w:val="0"/>
      <w:autoSpaceDN w:val="0"/>
      <w:adjustRightInd w:val="0"/>
      <w:spacing w:line="277" w:lineRule="exact"/>
      <w:ind w:firstLine="307"/>
    </w:pPr>
  </w:style>
  <w:style w:type="character" w:customStyle="1" w:styleId="FontStyle14">
    <w:name w:val="Font Style14"/>
    <w:uiPriority w:val="99"/>
    <w:rsid w:val="00F356D9"/>
    <w:rPr>
      <w:rFonts w:ascii="Times New Roman" w:hAnsi="Times New Roman" w:cs="Times New Roman"/>
      <w:sz w:val="22"/>
      <w:szCs w:val="22"/>
    </w:rPr>
  </w:style>
  <w:style w:type="paragraph" w:customStyle="1" w:styleId="2">
    <w:name w:val="Знак2"/>
    <w:basedOn w:val="Normal"/>
    <w:uiPriority w:val="99"/>
    <w:rsid w:val="00F356D9"/>
    <w:pPr>
      <w:widowControl/>
      <w:numPr>
        <w:numId w:val="1"/>
      </w:numPr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110">
    <w:name w:val="Знак Знак1 Знак1"/>
    <w:basedOn w:val="Normal"/>
    <w:uiPriority w:val="99"/>
    <w:rsid w:val="00F356D9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customStyle="1" w:styleId="conspluscellmailrucssattributepostfix">
    <w:name w:val="conspluscell_mailru_css_attribute_postfix"/>
    <w:basedOn w:val="Normal"/>
    <w:uiPriority w:val="99"/>
    <w:rsid w:val="00F356D9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msonormalmailrucssattributepostfix">
    <w:name w:val="msonormal_mailru_css_attribute_postfix"/>
    <w:basedOn w:val="Normal"/>
    <w:uiPriority w:val="99"/>
    <w:rsid w:val="00F356D9"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85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5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8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8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5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85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5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5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685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EC64265E1918E083F147404DA588926FF72FBED424BB07210394DF8EC27976814E9B08F8EC3489096144o1Q2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LAW;n=113612;fld=134;dst=100271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main?base=LAW;n=113646;fld=134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49</Pages>
  <Words>16306</Words>
  <Characters>-32766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Специалист</cp:lastModifiedBy>
  <cp:revision>6</cp:revision>
  <cp:lastPrinted>2018-11-23T07:40:00Z</cp:lastPrinted>
  <dcterms:created xsi:type="dcterms:W3CDTF">2020-11-25T11:22:00Z</dcterms:created>
  <dcterms:modified xsi:type="dcterms:W3CDTF">2020-12-04T09:53:00Z</dcterms:modified>
</cp:coreProperties>
</file>