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8.5pt;margin-top:4.85pt;width:56.7pt;height:68.05pt;z-index:251658240" o:preferrelative="f">
            <v:imagedata r:id="rId7" o:title="" gain="126031f" blacklevel="-1966f"/>
            <o:lock v:ext="edit" aspectratio="f"/>
            <w10:wrap anchorx="page"/>
          </v:shape>
        </w:pict>
      </w:r>
    </w:p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</w:p>
    <w:p w:rsidR="00E30F66" w:rsidRPr="00121093" w:rsidRDefault="00E30F66" w:rsidP="00121093">
      <w:pPr>
        <w:ind w:left="-720" w:right="-361"/>
        <w:jc w:val="right"/>
        <w:rPr>
          <w:b/>
          <w:bCs/>
          <w:i/>
          <w:iCs/>
          <w:color w:val="000000"/>
          <w:sz w:val="36"/>
          <w:szCs w:val="36"/>
        </w:rPr>
      </w:pPr>
    </w:p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</w:p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 КОМИТЕТ МЕСТНОГО САМОУПРАВЛЕНИ</w:t>
      </w:r>
    </w:p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>ЕРЕМЕЕВСКОГО</w:t>
      </w:r>
      <w:r>
        <w:rPr>
          <w:b/>
          <w:bCs/>
          <w:color w:val="000000"/>
          <w:sz w:val="36"/>
          <w:szCs w:val="36"/>
        </w:rPr>
        <w:t xml:space="preserve"> СЕЛЬСОВЕТА</w:t>
      </w:r>
      <w:r>
        <w:rPr>
          <w:b/>
          <w:bCs/>
          <w:color w:val="000000"/>
          <w:sz w:val="36"/>
          <w:szCs w:val="36"/>
        </w:rPr>
        <w:br/>
        <w:t>СОСНОВОБОРСКОГО РАЙОНА ПЕНЗЕНСКОЙ ОБЛАСТИ</w:t>
      </w:r>
    </w:p>
    <w:p w:rsidR="00E30F66" w:rsidRDefault="00E30F66" w:rsidP="00B87454">
      <w:pPr>
        <w:ind w:left="-720" w:right="-361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СЕДЬМОГО СОЗЫВА</w:t>
      </w:r>
    </w:p>
    <w:p w:rsidR="00E30F66" w:rsidRDefault="00E30F66" w:rsidP="00B87454">
      <w:pPr>
        <w:jc w:val="center"/>
        <w:rPr>
          <w:b/>
          <w:bCs/>
          <w:color w:val="000000"/>
          <w:sz w:val="28"/>
          <w:szCs w:val="28"/>
        </w:rPr>
      </w:pPr>
    </w:p>
    <w:p w:rsidR="00E30F66" w:rsidRDefault="00E30F66" w:rsidP="00B8745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E30F66" w:rsidRDefault="00E30F66" w:rsidP="00B87454">
      <w:pPr>
        <w:jc w:val="center"/>
        <w:rPr>
          <w:b/>
          <w:bCs/>
          <w:color w:val="000000"/>
          <w:sz w:val="28"/>
          <w:szCs w:val="28"/>
        </w:rPr>
      </w:pPr>
    </w:p>
    <w:p w:rsidR="00E30F66" w:rsidRPr="00E32EED" w:rsidRDefault="00E30F66" w:rsidP="00B87454">
      <w:pPr>
        <w:jc w:val="center"/>
        <w:rPr>
          <w:sz w:val="24"/>
          <w:szCs w:val="24"/>
        </w:rPr>
      </w:pPr>
      <w:r w:rsidRPr="00E32EED">
        <w:rPr>
          <w:sz w:val="24"/>
          <w:szCs w:val="24"/>
        </w:rPr>
        <w:t>от</w:t>
      </w:r>
      <w:r>
        <w:rPr>
          <w:sz w:val="24"/>
          <w:szCs w:val="24"/>
        </w:rPr>
        <w:t xml:space="preserve"> 04.09.2020  </w:t>
      </w:r>
      <w:r w:rsidRPr="00E32EED">
        <w:rPr>
          <w:sz w:val="24"/>
          <w:szCs w:val="24"/>
        </w:rPr>
        <w:t xml:space="preserve">№  </w:t>
      </w:r>
      <w:r>
        <w:rPr>
          <w:sz w:val="24"/>
          <w:szCs w:val="24"/>
        </w:rPr>
        <w:t>89</w:t>
      </w:r>
    </w:p>
    <w:p w:rsidR="00E30F66" w:rsidRPr="00E32EED" w:rsidRDefault="00E30F66" w:rsidP="00B87454">
      <w:pPr>
        <w:jc w:val="center"/>
        <w:rPr>
          <w:b/>
          <w:bCs/>
          <w:sz w:val="24"/>
          <w:szCs w:val="24"/>
        </w:rPr>
      </w:pPr>
      <w:r w:rsidRPr="00E32EED">
        <w:rPr>
          <w:sz w:val="24"/>
          <w:szCs w:val="24"/>
        </w:rPr>
        <w:t>с.Кряжимское</w:t>
      </w:r>
    </w:p>
    <w:p w:rsidR="00E30F66" w:rsidRPr="00CF1C32" w:rsidRDefault="00E30F66" w:rsidP="00B87454">
      <w:pPr>
        <w:shd w:val="clear" w:color="auto" w:fill="FFFFFF"/>
        <w:tabs>
          <w:tab w:val="left" w:pos="2870"/>
        </w:tabs>
        <w:rPr>
          <w:sz w:val="28"/>
          <w:szCs w:val="28"/>
        </w:rPr>
      </w:pPr>
    </w:p>
    <w:p w:rsidR="00E30F66" w:rsidRPr="003F25EA" w:rsidRDefault="00E30F66" w:rsidP="003F25EA">
      <w:pPr>
        <w:ind w:firstLine="540"/>
        <w:jc w:val="center"/>
        <w:rPr>
          <w:b/>
          <w:bCs/>
          <w:sz w:val="24"/>
          <w:szCs w:val="24"/>
        </w:rPr>
      </w:pPr>
      <w:r w:rsidRPr="00A231B7">
        <w:rPr>
          <w:b/>
          <w:bCs/>
          <w:color w:val="000000"/>
          <w:sz w:val="24"/>
          <w:szCs w:val="24"/>
        </w:rPr>
        <w:t>Об утверждении Дополнительного согла</w:t>
      </w:r>
      <w:r>
        <w:rPr>
          <w:b/>
          <w:bCs/>
          <w:color w:val="000000"/>
          <w:sz w:val="24"/>
          <w:szCs w:val="24"/>
        </w:rPr>
        <w:t xml:space="preserve">шения к Соглашению  между  администрацией </w:t>
      </w:r>
      <w:r w:rsidRPr="00A231B7">
        <w:rPr>
          <w:b/>
          <w:bCs/>
          <w:color w:val="000000"/>
          <w:sz w:val="24"/>
          <w:szCs w:val="24"/>
        </w:rPr>
        <w:t xml:space="preserve"> Еремеевского сельсовета  Сосновоборского района Пензенской области</w:t>
      </w:r>
      <w:r>
        <w:rPr>
          <w:b/>
          <w:bCs/>
          <w:color w:val="000000"/>
          <w:sz w:val="24"/>
          <w:szCs w:val="24"/>
        </w:rPr>
        <w:t xml:space="preserve"> и администрацией Сосновоборского района Пензенской области </w:t>
      </w:r>
      <w:r w:rsidRPr="00A231B7">
        <w:rPr>
          <w:b/>
          <w:bCs/>
          <w:color w:val="000000"/>
          <w:sz w:val="24"/>
          <w:szCs w:val="24"/>
        </w:rPr>
        <w:t xml:space="preserve"> о передаче осуществления части полномочий по решению вопросов местного значения, </w:t>
      </w:r>
      <w:r>
        <w:rPr>
          <w:b/>
          <w:bCs/>
          <w:sz w:val="24"/>
          <w:szCs w:val="24"/>
        </w:rPr>
        <w:t>утвержденное</w:t>
      </w:r>
      <w:r w:rsidRPr="003F25EA">
        <w:rPr>
          <w:b/>
          <w:bCs/>
          <w:color w:val="FF0000"/>
          <w:sz w:val="24"/>
          <w:szCs w:val="24"/>
        </w:rPr>
        <w:t xml:space="preserve"> </w:t>
      </w:r>
      <w:r w:rsidRPr="003F25EA">
        <w:rPr>
          <w:b/>
          <w:bCs/>
          <w:color w:val="000000"/>
          <w:sz w:val="24"/>
          <w:szCs w:val="24"/>
        </w:rPr>
        <w:t xml:space="preserve"> </w:t>
      </w:r>
      <w:r w:rsidRPr="00A231B7">
        <w:rPr>
          <w:b/>
          <w:bCs/>
          <w:color w:val="000000"/>
          <w:sz w:val="24"/>
          <w:szCs w:val="24"/>
        </w:rPr>
        <w:t>решением Комитета местного самоуправления Еремеевского сельсовета Сосновоборского ра</w:t>
      </w:r>
      <w:r>
        <w:rPr>
          <w:b/>
          <w:bCs/>
          <w:color w:val="000000"/>
          <w:sz w:val="24"/>
          <w:szCs w:val="24"/>
        </w:rPr>
        <w:t>йона Пензенской области от 28.12.2018</w:t>
      </w:r>
      <w:r w:rsidRPr="00A231B7"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sz w:val="24"/>
          <w:szCs w:val="24"/>
        </w:rPr>
        <w:t>316</w:t>
      </w:r>
      <w:r w:rsidRPr="003F25EA">
        <w:rPr>
          <w:b/>
          <w:bCs/>
          <w:sz w:val="24"/>
          <w:szCs w:val="24"/>
        </w:rPr>
        <w:t xml:space="preserve"> и  Собранием представителей Сосновоборского</w:t>
      </w:r>
      <w:r>
        <w:rPr>
          <w:b/>
          <w:bCs/>
          <w:sz w:val="24"/>
          <w:szCs w:val="24"/>
        </w:rPr>
        <w:t xml:space="preserve"> района Пензенской области от 14.12.2018 № 144-20/4</w:t>
      </w:r>
      <w:r w:rsidRPr="003F25EA">
        <w:rPr>
          <w:b/>
          <w:bCs/>
          <w:sz w:val="24"/>
          <w:szCs w:val="24"/>
        </w:rPr>
        <w:t xml:space="preserve"> </w:t>
      </w:r>
    </w:p>
    <w:p w:rsidR="00E30F66" w:rsidRPr="00291E36" w:rsidRDefault="00E30F66" w:rsidP="00CC2A3D">
      <w:pPr>
        <w:ind w:firstLine="540"/>
        <w:jc w:val="center"/>
        <w:rPr>
          <w:b/>
          <w:bCs/>
          <w:sz w:val="24"/>
          <w:szCs w:val="24"/>
        </w:rPr>
      </w:pPr>
    </w:p>
    <w:p w:rsidR="00E30F66" w:rsidRPr="00A231B7" w:rsidRDefault="00E30F66" w:rsidP="003E091C">
      <w:pPr>
        <w:widowControl/>
        <w:ind w:firstLine="567"/>
        <w:jc w:val="both"/>
        <w:rPr>
          <w:w w:val="96"/>
          <w:sz w:val="24"/>
          <w:szCs w:val="24"/>
        </w:rPr>
      </w:pPr>
      <w:r w:rsidRPr="00A231B7">
        <w:rPr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с решением Комитета местного самоуправления Еремеевского сельсовета Сосновоборского района Пензенской области от 19.09.2014 № 389 «</w:t>
      </w:r>
      <w:r w:rsidRPr="00A231B7">
        <w:rPr>
          <w:color w:val="000000"/>
          <w:sz w:val="24"/>
          <w:szCs w:val="24"/>
        </w:rPr>
        <w:t>Об утверждении Порядка заключения органами местного самоуправления Еремеевского сельсовета Сосновоборского района Пензенской области</w:t>
      </w:r>
      <w:r w:rsidRPr="00A231B7">
        <w:rPr>
          <w:i/>
          <w:iCs/>
          <w:color w:val="000000"/>
          <w:sz w:val="24"/>
          <w:szCs w:val="24"/>
        </w:rPr>
        <w:t xml:space="preserve"> </w:t>
      </w:r>
      <w:r w:rsidRPr="00A231B7">
        <w:rPr>
          <w:color w:val="000000"/>
          <w:sz w:val="24"/>
          <w:szCs w:val="24"/>
        </w:rPr>
        <w:t>соглашений с органами местного самоуправления Сосновоборского района Пензенской области о передаче (принятии) осуществления части полномочий по решению вопросов местного значения</w:t>
      </w:r>
      <w:r w:rsidRPr="00A231B7">
        <w:rPr>
          <w:sz w:val="24"/>
          <w:szCs w:val="24"/>
        </w:rPr>
        <w:t>», руководствуясь Уставом Еремеевского сельсовета  Сосновоборского района Пензенской области,</w:t>
      </w:r>
      <w:r w:rsidRPr="00A231B7">
        <w:rPr>
          <w:color w:val="222222"/>
          <w:sz w:val="24"/>
          <w:szCs w:val="24"/>
        </w:rPr>
        <w:t xml:space="preserve"> </w:t>
      </w:r>
    </w:p>
    <w:p w:rsidR="00E30F66" w:rsidRPr="00291E36" w:rsidRDefault="00E30F66" w:rsidP="00523927">
      <w:pPr>
        <w:jc w:val="center"/>
        <w:rPr>
          <w:b/>
          <w:bCs/>
          <w:sz w:val="24"/>
          <w:szCs w:val="24"/>
        </w:rPr>
      </w:pPr>
    </w:p>
    <w:p w:rsidR="00E30F66" w:rsidRPr="00DA07C1" w:rsidRDefault="00E30F66" w:rsidP="0052392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Еремеевского сельсовета </w:t>
      </w:r>
      <w:r w:rsidRPr="00291E36">
        <w:rPr>
          <w:b/>
          <w:bCs/>
          <w:sz w:val="24"/>
          <w:szCs w:val="24"/>
        </w:rPr>
        <w:t xml:space="preserve"> Сосновоборского района</w:t>
      </w:r>
      <w:r>
        <w:rPr>
          <w:b/>
          <w:bCs/>
          <w:sz w:val="24"/>
          <w:szCs w:val="24"/>
        </w:rPr>
        <w:t xml:space="preserve"> Пензенской области решил</w:t>
      </w:r>
      <w:r w:rsidRPr="00291E36">
        <w:rPr>
          <w:b/>
          <w:bCs/>
          <w:sz w:val="24"/>
          <w:szCs w:val="24"/>
        </w:rPr>
        <w:t>:</w:t>
      </w:r>
    </w:p>
    <w:p w:rsidR="00E30F66" w:rsidRPr="00DA07C1" w:rsidRDefault="00E30F66" w:rsidP="00523927">
      <w:pPr>
        <w:shd w:val="clear" w:color="auto" w:fill="FFFFFF"/>
        <w:ind w:firstLine="900"/>
        <w:jc w:val="center"/>
        <w:rPr>
          <w:b/>
          <w:bCs/>
          <w:sz w:val="24"/>
          <w:szCs w:val="24"/>
          <w:highlight w:val="yellow"/>
        </w:rPr>
      </w:pPr>
    </w:p>
    <w:p w:rsidR="00E30F66" w:rsidRPr="003F25EA" w:rsidRDefault="00E30F66" w:rsidP="003F25EA">
      <w:pPr>
        <w:ind w:firstLine="540"/>
        <w:jc w:val="both"/>
        <w:rPr>
          <w:sz w:val="24"/>
          <w:szCs w:val="24"/>
        </w:rPr>
      </w:pPr>
      <w:r w:rsidRPr="003F25EA">
        <w:rPr>
          <w:spacing w:val="-9"/>
          <w:sz w:val="24"/>
          <w:szCs w:val="24"/>
        </w:rPr>
        <w:t xml:space="preserve">1. Утвердить прилагаемое Дополнительное </w:t>
      </w:r>
      <w:r w:rsidRPr="003F25EA">
        <w:rPr>
          <w:sz w:val="24"/>
          <w:szCs w:val="24"/>
        </w:rPr>
        <w:t xml:space="preserve">соглашение к Соглашению </w:t>
      </w:r>
      <w:r w:rsidRPr="003F25EA">
        <w:rPr>
          <w:color w:val="000000"/>
          <w:sz w:val="24"/>
          <w:szCs w:val="24"/>
        </w:rPr>
        <w:t xml:space="preserve">между администрацией  Еремеевского сельсовета  Сосновоборского района Пензенской области и администрацией Сосновоборского района Пензенской области  о передаче осуществления части полномочий по решению вопросов местного значения, </w:t>
      </w:r>
      <w:r w:rsidRPr="003F25EA">
        <w:rPr>
          <w:sz w:val="24"/>
          <w:szCs w:val="24"/>
        </w:rPr>
        <w:t>утвержденн</w:t>
      </w:r>
      <w:r>
        <w:rPr>
          <w:sz w:val="24"/>
          <w:szCs w:val="24"/>
        </w:rPr>
        <w:t>ое</w:t>
      </w:r>
      <w:r w:rsidRPr="003F25EA">
        <w:rPr>
          <w:color w:val="FF0000"/>
          <w:sz w:val="24"/>
          <w:szCs w:val="24"/>
        </w:rPr>
        <w:t xml:space="preserve"> </w:t>
      </w:r>
      <w:r w:rsidRPr="003F25EA">
        <w:rPr>
          <w:color w:val="000000"/>
          <w:sz w:val="24"/>
          <w:szCs w:val="24"/>
        </w:rPr>
        <w:t xml:space="preserve"> решением Комитета местного самоуправления Еремеевского сельсовета Сосновоборского района Пензенской области от 28.12.2018 № </w:t>
      </w:r>
      <w:r w:rsidRPr="003F25EA">
        <w:rPr>
          <w:sz w:val="24"/>
          <w:szCs w:val="24"/>
        </w:rPr>
        <w:t xml:space="preserve">316 и  Собранием представителей Сосновоборского района Пензенской области от 14.12.2018 № 144-20/4 </w:t>
      </w:r>
      <w:r>
        <w:rPr>
          <w:sz w:val="24"/>
          <w:szCs w:val="24"/>
        </w:rPr>
        <w:t>.</w:t>
      </w:r>
    </w:p>
    <w:p w:rsidR="00E30F66" w:rsidRPr="00E32EED" w:rsidRDefault="00E30F66" w:rsidP="00E32EE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0F66" w:rsidRPr="00E32EED" w:rsidRDefault="00E30F66" w:rsidP="00E32EED">
      <w:pPr>
        <w:shd w:val="clear" w:color="auto" w:fill="FFFFFF"/>
        <w:ind w:firstLine="540"/>
        <w:jc w:val="both"/>
        <w:rPr>
          <w:sz w:val="24"/>
          <w:szCs w:val="24"/>
        </w:rPr>
      </w:pPr>
      <w:r w:rsidRPr="00E32EED">
        <w:rPr>
          <w:sz w:val="24"/>
          <w:szCs w:val="24"/>
        </w:rPr>
        <w:t>2. Опубликовать настоящее решение в информационном бюллетене «Местные  ведомости»</w:t>
      </w:r>
    </w:p>
    <w:p w:rsidR="00E30F66" w:rsidRPr="00E32EED" w:rsidRDefault="00E30F66" w:rsidP="00E32EED">
      <w:pPr>
        <w:shd w:val="clear" w:color="auto" w:fill="FFFFFF"/>
        <w:ind w:firstLine="540"/>
        <w:jc w:val="both"/>
        <w:rPr>
          <w:sz w:val="24"/>
          <w:szCs w:val="24"/>
        </w:rPr>
      </w:pPr>
      <w:r w:rsidRPr="00E32EED">
        <w:rPr>
          <w:sz w:val="24"/>
          <w:szCs w:val="24"/>
        </w:rPr>
        <w:t>3. Настоящее решение вступает в силу с 01 января 2021 года.</w:t>
      </w:r>
    </w:p>
    <w:p w:rsidR="00E30F66" w:rsidRPr="00E32EED" w:rsidRDefault="00E30F66" w:rsidP="00E32EED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E30F66" w:rsidRPr="00E32EED" w:rsidRDefault="00E30F66" w:rsidP="00E32EED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E30F66" w:rsidRPr="00DA07C1" w:rsidRDefault="00E30F66" w:rsidP="00523927">
      <w:pPr>
        <w:shd w:val="clear" w:color="auto" w:fill="FFFFFF"/>
        <w:tabs>
          <w:tab w:val="left" w:leader="dot" w:pos="0"/>
        </w:tabs>
        <w:jc w:val="both"/>
        <w:rPr>
          <w:sz w:val="24"/>
          <w:szCs w:val="24"/>
        </w:rPr>
      </w:pPr>
      <w:r w:rsidRPr="00DA07C1">
        <w:rPr>
          <w:sz w:val="24"/>
          <w:szCs w:val="24"/>
        </w:rPr>
        <w:tab/>
        <w:t xml:space="preserve"> </w:t>
      </w:r>
    </w:p>
    <w:p w:rsidR="00E30F66" w:rsidRPr="00DA07C1" w:rsidRDefault="00E30F66" w:rsidP="0092330B">
      <w:pPr>
        <w:shd w:val="clear" w:color="auto" w:fill="FFFFFF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Глава Еремеевского сельсовета                                                                                     Л.А.Горюшова</w:t>
      </w:r>
    </w:p>
    <w:p w:rsidR="00E30F66" w:rsidRPr="00F2534A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Pr="00F2534A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Pr="00F2534A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Pr="00F2534A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Pr="00F2534A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Default="00E30F66" w:rsidP="00523927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121093">
        <w:rPr>
          <w:spacing w:val="-1"/>
          <w:sz w:val="24"/>
          <w:szCs w:val="24"/>
        </w:rPr>
        <w:t xml:space="preserve">Приложение 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121093">
        <w:rPr>
          <w:spacing w:val="-1"/>
          <w:sz w:val="24"/>
          <w:szCs w:val="24"/>
        </w:rPr>
        <w:t>Утверждено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121093">
        <w:rPr>
          <w:spacing w:val="-1"/>
          <w:sz w:val="24"/>
          <w:szCs w:val="24"/>
        </w:rPr>
        <w:t xml:space="preserve"> решением Комитета местного самоуправления 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121093">
        <w:rPr>
          <w:spacing w:val="-1"/>
          <w:sz w:val="24"/>
          <w:szCs w:val="24"/>
        </w:rPr>
        <w:t xml:space="preserve">Еремеевского сельсовета  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 w:rsidRPr="00121093">
        <w:rPr>
          <w:spacing w:val="-1"/>
          <w:sz w:val="24"/>
          <w:szCs w:val="24"/>
        </w:rPr>
        <w:t xml:space="preserve">Сосновоборского района Пензенской области 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от 04.09.2020 № 89</w:t>
      </w:r>
    </w:p>
    <w:p w:rsidR="00E30F66" w:rsidRPr="00121093" w:rsidRDefault="00E30F66" w:rsidP="00291E36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E30F66" w:rsidRPr="00121093" w:rsidRDefault="00E30F66" w:rsidP="00121093">
      <w:pPr>
        <w:ind w:firstLine="540"/>
        <w:jc w:val="right"/>
        <w:rPr>
          <w:sz w:val="24"/>
          <w:szCs w:val="24"/>
        </w:rPr>
      </w:pPr>
      <w:r w:rsidRPr="00121093">
        <w:rPr>
          <w:sz w:val="24"/>
          <w:szCs w:val="24"/>
        </w:rPr>
        <w:t>Утверждено</w:t>
      </w:r>
    </w:p>
    <w:p w:rsidR="00E30F66" w:rsidRPr="00121093" w:rsidRDefault="00E30F66" w:rsidP="00121093">
      <w:pPr>
        <w:jc w:val="right"/>
        <w:rPr>
          <w:sz w:val="24"/>
          <w:szCs w:val="24"/>
        </w:rPr>
      </w:pPr>
      <w:r w:rsidRPr="00121093">
        <w:rPr>
          <w:sz w:val="24"/>
          <w:szCs w:val="24"/>
        </w:rPr>
        <w:t>решением Собрания представителей</w:t>
      </w:r>
    </w:p>
    <w:p w:rsidR="00E30F66" w:rsidRPr="00121093" w:rsidRDefault="00E30F66" w:rsidP="00121093">
      <w:pPr>
        <w:jc w:val="right"/>
        <w:rPr>
          <w:sz w:val="24"/>
          <w:szCs w:val="24"/>
        </w:rPr>
      </w:pPr>
      <w:r w:rsidRPr="00121093">
        <w:rPr>
          <w:sz w:val="24"/>
          <w:szCs w:val="24"/>
        </w:rPr>
        <w:t>Сосновоборского района Пензенской области</w:t>
      </w:r>
    </w:p>
    <w:p w:rsidR="00E30F66" w:rsidRPr="00121093" w:rsidRDefault="00E30F66" w:rsidP="00121093">
      <w:pPr>
        <w:jc w:val="right"/>
        <w:rPr>
          <w:sz w:val="24"/>
          <w:szCs w:val="24"/>
        </w:rPr>
      </w:pPr>
      <w:r>
        <w:rPr>
          <w:sz w:val="24"/>
          <w:szCs w:val="24"/>
        </w:rPr>
        <w:t>от 26.08.2020 № 272-41/4</w:t>
      </w:r>
    </w:p>
    <w:p w:rsidR="00E30F66" w:rsidRPr="00F2534A" w:rsidRDefault="00E30F66" w:rsidP="00121093">
      <w:pPr>
        <w:rPr>
          <w:b/>
          <w:bCs/>
          <w:sz w:val="24"/>
          <w:szCs w:val="24"/>
        </w:rPr>
      </w:pPr>
    </w:p>
    <w:p w:rsidR="00E30F66" w:rsidRPr="003F25EA" w:rsidRDefault="00E30F66" w:rsidP="00316B29">
      <w:pPr>
        <w:ind w:firstLine="5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к С</w:t>
      </w:r>
      <w:r w:rsidRPr="00291E36">
        <w:rPr>
          <w:b/>
          <w:bCs/>
          <w:sz w:val="24"/>
          <w:szCs w:val="24"/>
        </w:rPr>
        <w:t>оглашению</w:t>
      </w:r>
      <w:r w:rsidRPr="00E32EED">
        <w:rPr>
          <w:b/>
          <w:bCs/>
          <w:color w:val="000000"/>
          <w:sz w:val="24"/>
          <w:szCs w:val="24"/>
        </w:rPr>
        <w:t xml:space="preserve"> </w:t>
      </w:r>
      <w:r w:rsidRPr="00A231B7">
        <w:rPr>
          <w:b/>
          <w:bCs/>
          <w:color w:val="000000"/>
          <w:sz w:val="24"/>
          <w:szCs w:val="24"/>
        </w:rPr>
        <w:t xml:space="preserve">между </w:t>
      </w:r>
      <w:r>
        <w:rPr>
          <w:b/>
          <w:bCs/>
          <w:color w:val="000000"/>
          <w:sz w:val="24"/>
          <w:szCs w:val="24"/>
        </w:rPr>
        <w:t xml:space="preserve">администрацией </w:t>
      </w:r>
      <w:r w:rsidRPr="00A231B7">
        <w:rPr>
          <w:b/>
          <w:bCs/>
          <w:color w:val="000000"/>
          <w:sz w:val="24"/>
          <w:szCs w:val="24"/>
        </w:rPr>
        <w:t xml:space="preserve"> Еремеевского сельсовета  Сосновоборского района Пензенской области</w:t>
      </w:r>
      <w:r>
        <w:rPr>
          <w:b/>
          <w:bCs/>
          <w:color w:val="000000"/>
          <w:sz w:val="24"/>
          <w:szCs w:val="24"/>
        </w:rPr>
        <w:t xml:space="preserve"> и администрацией Сосновоборского района Пензенской области </w:t>
      </w:r>
      <w:r w:rsidRPr="00A231B7">
        <w:rPr>
          <w:b/>
          <w:bCs/>
          <w:color w:val="000000"/>
          <w:sz w:val="24"/>
          <w:szCs w:val="24"/>
        </w:rPr>
        <w:t xml:space="preserve"> о передаче осуществления части полномочий по решению вопросов местного значения, </w:t>
      </w:r>
      <w:r w:rsidRPr="003F25EA">
        <w:rPr>
          <w:b/>
          <w:bCs/>
          <w:sz w:val="24"/>
          <w:szCs w:val="24"/>
        </w:rPr>
        <w:t>утвержденн</w:t>
      </w:r>
      <w:r>
        <w:rPr>
          <w:b/>
          <w:bCs/>
          <w:sz w:val="24"/>
          <w:szCs w:val="24"/>
        </w:rPr>
        <w:t>ое</w:t>
      </w:r>
      <w:r w:rsidRPr="003F25EA">
        <w:rPr>
          <w:b/>
          <w:bCs/>
          <w:color w:val="FF0000"/>
          <w:sz w:val="24"/>
          <w:szCs w:val="24"/>
        </w:rPr>
        <w:t xml:space="preserve"> </w:t>
      </w:r>
      <w:r w:rsidRPr="003F25EA">
        <w:rPr>
          <w:b/>
          <w:bCs/>
          <w:color w:val="000000"/>
          <w:sz w:val="24"/>
          <w:szCs w:val="24"/>
        </w:rPr>
        <w:t xml:space="preserve"> </w:t>
      </w:r>
      <w:r w:rsidRPr="00A231B7">
        <w:rPr>
          <w:b/>
          <w:bCs/>
          <w:color w:val="000000"/>
          <w:sz w:val="24"/>
          <w:szCs w:val="24"/>
        </w:rPr>
        <w:t xml:space="preserve">решением Комитета местного самоуправления Еремеевского сельсовета Сосновоборского района Пензенской области от 28.12.2018 № </w:t>
      </w:r>
      <w:r w:rsidRPr="003F25EA">
        <w:rPr>
          <w:b/>
          <w:bCs/>
          <w:sz w:val="24"/>
          <w:szCs w:val="24"/>
        </w:rPr>
        <w:t xml:space="preserve">316 и  Собранием представителей Сосновоборского района Пензенской области от 14.12.2018 № 144-20/4 </w:t>
      </w:r>
    </w:p>
    <w:p w:rsidR="00E30F66" w:rsidRDefault="00E30F66" w:rsidP="007D27D9">
      <w:pPr>
        <w:pStyle w:val="ConsPlusNonformat"/>
        <w:ind w:firstLine="540"/>
        <w:rPr>
          <w:rFonts w:ascii="Times New Roman" w:hAnsi="Times New Roman" w:cs="Times New Roman"/>
          <w:sz w:val="22"/>
          <w:szCs w:val="22"/>
        </w:rPr>
      </w:pPr>
    </w:p>
    <w:p w:rsidR="00E30F66" w:rsidRPr="00B9684F" w:rsidRDefault="00E30F66" w:rsidP="007D27D9">
      <w:pPr>
        <w:pStyle w:val="ConsPlusNonformat"/>
        <w:ind w:firstLine="540"/>
        <w:rPr>
          <w:rFonts w:ascii="Times New Roman" w:hAnsi="Times New Roman" w:cs="Times New Roman"/>
          <w:sz w:val="22"/>
          <w:szCs w:val="22"/>
        </w:rPr>
      </w:pPr>
      <w:r w:rsidRPr="00B9684F">
        <w:rPr>
          <w:rFonts w:ascii="Times New Roman" w:hAnsi="Times New Roman" w:cs="Times New Roman"/>
          <w:sz w:val="22"/>
          <w:szCs w:val="22"/>
        </w:rPr>
        <w:t>с. Кряжимское</w:t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</w:r>
      <w:r w:rsidRPr="00B9684F">
        <w:rPr>
          <w:rFonts w:ascii="Times New Roman" w:hAnsi="Times New Roman" w:cs="Times New Roman"/>
          <w:sz w:val="22"/>
          <w:szCs w:val="22"/>
        </w:rPr>
        <w:tab/>
        <w:t>«__________» ________ 2020 г.</w:t>
      </w:r>
    </w:p>
    <w:p w:rsidR="00E30F66" w:rsidRPr="00B9684F" w:rsidRDefault="00E30F66" w:rsidP="007D27D9">
      <w:pPr>
        <w:ind w:firstLine="540"/>
        <w:jc w:val="both"/>
        <w:rPr>
          <w:sz w:val="22"/>
          <w:szCs w:val="22"/>
        </w:rPr>
      </w:pPr>
    </w:p>
    <w:p w:rsidR="00E30F66" w:rsidRDefault="00E30F66" w:rsidP="00316B29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E30F66" w:rsidRPr="00316B29" w:rsidRDefault="00E30F66" w:rsidP="00316B29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316B29">
        <w:rPr>
          <w:b w:val="0"/>
          <w:bCs w:val="0"/>
          <w:sz w:val="24"/>
          <w:szCs w:val="24"/>
        </w:rPr>
        <w:t>Администрация Еремеевского сельсовета Сосновоборского района Пензенской области, именуемая в дальнейшем «администрация Поселения», в лице главы администрации Поселения Дарюшина Андрея Игорьевича, действующего на основании Устава Еремеевского сельсовета Сосновоборского района Пензенской области, с одной стороны и администрация Сосновоборского района Пензенской области, именуемая в дальнейшем «администрация Района», в лице главы администрации Района Едалова Владимира Федоровича, действующего на основании Устава Сосновоборского района Пензенской области, с друг</w:t>
      </w:r>
      <w:r>
        <w:rPr>
          <w:b w:val="0"/>
          <w:bCs w:val="0"/>
          <w:sz w:val="24"/>
          <w:szCs w:val="24"/>
        </w:rPr>
        <w:t>ой стороны заключили настоящее Д</w:t>
      </w:r>
      <w:r w:rsidRPr="00316B29">
        <w:rPr>
          <w:b w:val="0"/>
          <w:bCs w:val="0"/>
          <w:sz w:val="24"/>
          <w:szCs w:val="24"/>
        </w:rPr>
        <w:t>ополнительное соглашение о нижеследующем:</w:t>
      </w:r>
    </w:p>
    <w:p w:rsidR="00E30F66" w:rsidRPr="00291E36" w:rsidRDefault="00E30F66" w:rsidP="00170CE2">
      <w:pPr>
        <w:ind w:firstLine="567"/>
        <w:jc w:val="both"/>
        <w:rPr>
          <w:sz w:val="16"/>
          <w:szCs w:val="16"/>
        </w:rPr>
      </w:pPr>
    </w:p>
    <w:p w:rsidR="00E30F66" w:rsidRPr="00291E36" w:rsidRDefault="00E30F66" w:rsidP="00170CE2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в С</w:t>
      </w:r>
      <w:r w:rsidRPr="00291E36">
        <w:rPr>
          <w:sz w:val="24"/>
          <w:szCs w:val="24"/>
        </w:rPr>
        <w:t xml:space="preserve">оглашение о передаче осуществления части бюджетных полномочий администрацией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сельсовета Сосновоборского района Пензенской области в части исполнения бюджета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сельсовета Сосновоборского района Пензенской области администрации Сосновоборского района Пензенской области, утвержденное решением Собрания представителей Сосновоборского района Пензенской области </w:t>
      </w:r>
      <w:r w:rsidRPr="00346CE3">
        <w:rPr>
          <w:sz w:val="24"/>
          <w:szCs w:val="24"/>
        </w:rPr>
        <w:t>от 14.12.2018 № 144-20/4</w:t>
      </w:r>
      <w:r w:rsidRPr="005212AF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и решением Комитета местного самоуправления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сельсовета Сосновоборского района Пензенской области </w:t>
      </w:r>
      <w:r w:rsidRPr="00297781">
        <w:rPr>
          <w:sz w:val="24"/>
          <w:szCs w:val="24"/>
        </w:rPr>
        <w:t>от 28.12.2018 № 316</w:t>
      </w:r>
      <w:r>
        <w:rPr>
          <w:sz w:val="24"/>
          <w:szCs w:val="24"/>
        </w:rPr>
        <w:t xml:space="preserve"> (далее - С</w:t>
      </w:r>
      <w:r w:rsidRPr="00291E36">
        <w:rPr>
          <w:sz w:val="24"/>
          <w:szCs w:val="24"/>
        </w:rPr>
        <w:t>оглашение) следующие изменения:</w:t>
      </w:r>
    </w:p>
    <w:p w:rsidR="00E30F66" w:rsidRPr="00291E36" w:rsidRDefault="00E30F66" w:rsidP="00170CE2">
      <w:pPr>
        <w:tabs>
          <w:tab w:val="left" w:pos="851"/>
          <w:tab w:val="left" w:pos="1134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1.1. в пункте 1.2 С</w:t>
      </w:r>
      <w:r w:rsidRPr="00291E36">
        <w:rPr>
          <w:sz w:val="24"/>
          <w:szCs w:val="24"/>
        </w:rPr>
        <w:t>оглашения:</w:t>
      </w:r>
    </w:p>
    <w:p w:rsidR="00E30F66" w:rsidRPr="00291E36" w:rsidRDefault="00E30F66" w:rsidP="00170CE2">
      <w:pPr>
        <w:tabs>
          <w:tab w:val="left" w:pos="851"/>
          <w:tab w:val="left" w:pos="1134"/>
        </w:tabs>
        <w:ind w:left="567"/>
        <w:jc w:val="both"/>
        <w:rPr>
          <w:sz w:val="24"/>
          <w:szCs w:val="24"/>
        </w:rPr>
      </w:pPr>
      <w:r w:rsidRPr="00291E36">
        <w:rPr>
          <w:sz w:val="24"/>
          <w:szCs w:val="24"/>
        </w:rPr>
        <w:t>а) абзацы четвертый и пятый изложить в следующей редакции:</w:t>
      </w:r>
    </w:p>
    <w:p w:rsidR="00E30F66" w:rsidRPr="00291E36" w:rsidRDefault="00E30F66" w:rsidP="00170CE2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«Исполнение бюджета П</w:t>
      </w:r>
      <w:r w:rsidRPr="00291E36">
        <w:rPr>
          <w:b w:val="0"/>
          <w:bCs w:val="0"/>
          <w:sz w:val="24"/>
          <w:szCs w:val="24"/>
        </w:rPr>
        <w:t>оселения осуществляется администрацией Района во взаимодействии с налоговыми органами, органами Федерального казначейства.</w:t>
      </w:r>
    </w:p>
    <w:p w:rsidR="00E30F66" w:rsidRPr="00291E36" w:rsidRDefault="00E30F66" w:rsidP="00170CE2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Движение средств бюджета П</w:t>
      </w:r>
      <w:r w:rsidRPr="00291E36">
        <w:rPr>
          <w:b w:val="0"/>
          <w:bCs w:val="0"/>
          <w:sz w:val="24"/>
          <w:szCs w:val="24"/>
        </w:rPr>
        <w:t>оселения учитывается на лицевом счёте с кодом 02 в первом и втором разрядах номера лицевого счёта к соответствующему казначейскому счёту № 03231 «Единый счет бюджета», открытом в УФК по Пензенской области.»;</w:t>
      </w:r>
    </w:p>
    <w:p w:rsidR="00E30F66" w:rsidRPr="00291E36" w:rsidRDefault="00E30F66" w:rsidP="009007F1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291E36">
        <w:rPr>
          <w:b w:val="0"/>
          <w:bCs w:val="0"/>
          <w:sz w:val="24"/>
          <w:szCs w:val="24"/>
        </w:rPr>
        <w:t xml:space="preserve">б) абзац </w:t>
      </w:r>
      <w:r>
        <w:rPr>
          <w:b w:val="0"/>
          <w:bCs w:val="0"/>
          <w:sz w:val="24"/>
          <w:szCs w:val="24"/>
        </w:rPr>
        <w:t>шестой</w:t>
      </w:r>
      <w:r w:rsidRPr="00291E36">
        <w:rPr>
          <w:b w:val="0"/>
          <w:bCs w:val="0"/>
          <w:sz w:val="24"/>
          <w:szCs w:val="24"/>
        </w:rPr>
        <w:t xml:space="preserve"> исключить;</w:t>
      </w:r>
    </w:p>
    <w:p w:rsidR="00E30F66" w:rsidRPr="00291E36" w:rsidRDefault="00E30F66" w:rsidP="009007F1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291E36">
        <w:rPr>
          <w:b w:val="0"/>
          <w:bCs w:val="0"/>
          <w:sz w:val="24"/>
          <w:szCs w:val="24"/>
        </w:rPr>
        <w:t xml:space="preserve">в) абзац </w:t>
      </w:r>
      <w:r>
        <w:rPr>
          <w:b w:val="0"/>
          <w:bCs w:val="0"/>
          <w:sz w:val="24"/>
          <w:szCs w:val="24"/>
        </w:rPr>
        <w:t>седьмой</w:t>
      </w:r>
      <w:r w:rsidRPr="00291E36">
        <w:rPr>
          <w:b w:val="0"/>
          <w:bCs w:val="0"/>
          <w:sz w:val="24"/>
          <w:szCs w:val="24"/>
        </w:rPr>
        <w:t xml:space="preserve"> изложить в следующей редакции:</w:t>
      </w:r>
    </w:p>
    <w:p w:rsidR="00E30F66" w:rsidRPr="00291E36" w:rsidRDefault="00E30F66" w:rsidP="009007F1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291E36">
        <w:rPr>
          <w:b w:val="0"/>
          <w:bCs w:val="0"/>
          <w:sz w:val="24"/>
          <w:szCs w:val="24"/>
        </w:rPr>
        <w:t>«Для учёта расходов получат</w:t>
      </w:r>
      <w:r>
        <w:rPr>
          <w:b w:val="0"/>
          <w:bCs w:val="0"/>
          <w:sz w:val="24"/>
          <w:szCs w:val="24"/>
        </w:rPr>
        <w:t>елям бюджетных средств бюджета Поселения в У</w:t>
      </w:r>
      <w:r w:rsidRPr="00291E36">
        <w:rPr>
          <w:b w:val="0"/>
          <w:bCs w:val="0"/>
          <w:sz w:val="24"/>
          <w:szCs w:val="24"/>
        </w:rPr>
        <w:t>правлении финансов открываются лицевые счета к казначейскому счёту № 03231, на которых отражается финансирование получателей бюджетных средств Поселения.</w:t>
      </w:r>
      <w:r>
        <w:rPr>
          <w:b w:val="0"/>
          <w:bCs w:val="0"/>
          <w:sz w:val="24"/>
          <w:szCs w:val="24"/>
        </w:rPr>
        <w:t xml:space="preserve"> </w:t>
      </w:r>
      <w:r w:rsidRPr="00291E36">
        <w:rPr>
          <w:b w:val="0"/>
          <w:bCs w:val="0"/>
          <w:sz w:val="24"/>
          <w:szCs w:val="24"/>
        </w:rPr>
        <w:t xml:space="preserve">Для учета </w:t>
      </w:r>
      <w:r>
        <w:rPr>
          <w:b w:val="0"/>
          <w:bCs w:val="0"/>
          <w:sz w:val="24"/>
          <w:szCs w:val="24"/>
        </w:rPr>
        <w:t>расходов бюджетным учреждениям Поселения У</w:t>
      </w:r>
      <w:r w:rsidRPr="00291E36">
        <w:rPr>
          <w:b w:val="0"/>
          <w:bCs w:val="0"/>
          <w:sz w:val="24"/>
          <w:szCs w:val="24"/>
        </w:rPr>
        <w:t>правление финансов открывает лицевые счета на казначейском счете № 03234 «Казначейский счет для осуществления и отражения операций с денежными средствами бюджетных и автономных учреждений», открытом в УФК по Пензенской области.</w:t>
      </w:r>
      <w:r>
        <w:rPr>
          <w:b w:val="0"/>
          <w:bCs w:val="0"/>
          <w:sz w:val="24"/>
          <w:szCs w:val="24"/>
        </w:rPr>
        <w:t xml:space="preserve"> В целях исполнения бюджета Поселения администрацией Района, в лице Управления финансов, осуществляется открытие (закрытие) и ведение в органе Федерального казначейства лицевого счета финансового органа, казначейского счета № 03232 для осуществления и отражения операций с денежными средствами, поступающими во временное распоряжение получателей средств бюджета Поселения.</w:t>
      </w:r>
      <w:r w:rsidRPr="00291E36">
        <w:rPr>
          <w:b w:val="0"/>
          <w:bCs w:val="0"/>
          <w:sz w:val="24"/>
          <w:szCs w:val="24"/>
        </w:rPr>
        <w:t>»;</w:t>
      </w:r>
    </w:p>
    <w:p w:rsidR="00E30F66" w:rsidRPr="00291E36" w:rsidRDefault="00E30F66" w:rsidP="009007F1">
      <w:pPr>
        <w:pStyle w:val="ConsPlusTitle"/>
        <w:widowControl/>
        <w:numPr>
          <w:ilvl w:val="1"/>
          <w:numId w:val="28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в пункте 5.2 С</w:t>
      </w:r>
      <w:r w:rsidRPr="00291E36">
        <w:rPr>
          <w:b w:val="0"/>
          <w:bCs w:val="0"/>
          <w:sz w:val="24"/>
          <w:szCs w:val="24"/>
        </w:rPr>
        <w:t>оглашения абзац второй изложить в следующей редакции:</w:t>
      </w:r>
    </w:p>
    <w:p w:rsidR="00E30F66" w:rsidRPr="00291E36" w:rsidRDefault="00E30F66" w:rsidP="00170CE2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  <w:r w:rsidRPr="00291E36">
        <w:rPr>
          <w:b w:val="0"/>
          <w:bCs w:val="0"/>
          <w:sz w:val="24"/>
          <w:szCs w:val="24"/>
        </w:rPr>
        <w:t>«- предоставить начальн</w:t>
      </w:r>
      <w:r>
        <w:rPr>
          <w:b w:val="0"/>
          <w:bCs w:val="0"/>
          <w:sz w:val="24"/>
          <w:szCs w:val="24"/>
        </w:rPr>
        <w:t>ику Управления ф</w:t>
      </w:r>
      <w:r w:rsidRPr="00291E36">
        <w:rPr>
          <w:b w:val="0"/>
          <w:bCs w:val="0"/>
          <w:sz w:val="24"/>
          <w:szCs w:val="24"/>
        </w:rPr>
        <w:t>инансов и начальнику отдела по учету и от</w:t>
      </w:r>
      <w:r>
        <w:rPr>
          <w:b w:val="0"/>
          <w:bCs w:val="0"/>
          <w:sz w:val="24"/>
          <w:szCs w:val="24"/>
        </w:rPr>
        <w:t>четности - главному бухгалтеру Управления ф</w:t>
      </w:r>
      <w:r w:rsidRPr="00291E36">
        <w:rPr>
          <w:b w:val="0"/>
          <w:bCs w:val="0"/>
          <w:sz w:val="24"/>
          <w:szCs w:val="24"/>
        </w:rPr>
        <w:t>инансов право подписи платёжных поручений для совершения операций на казначейском счёте № 03231 «Единый счет бюджета», открытом в УФК по Пензенской области.»;</w:t>
      </w:r>
    </w:p>
    <w:p w:rsidR="00E30F66" w:rsidRPr="00291E36" w:rsidRDefault="00E30F66" w:rsidP="00170CE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Д</w:t>
      </w:r>
      <w:r w:rsidRPr="00291E36">
        <w:rPr>
          <w:sz w:val="24"/>
          <w:szCs w:val="24"/>
        </w:rPr>
        <w:t>ополнительное соглашени</w:t>
      </w:r>
      <w:r>
        <w:rPr>
          <w:sz w:val="24"/>
          <w:szCs w:val="24"/>
        </w:rPr>
        <w:t>е является неотъемлемой частью С</w:t>
      </w:r>
      <w:r w:rsidRPr="00291E36">
        <w:rPr>
          <w:sz w:val="24"/>
          <w:szCs w:val="24"/>
        </w:rPr>
        <w:t xml:space="preserve">оглашения о передаче осуществления части бюджетных полномочий администрацией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сельсовета Сосновоборского района Пензенской области в части исполнения бюджета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>сельсовета Сосновоборского района Пензенской области администрации Сосновоборского района П</w:t>
      </w:r>
      <w:r>
        <w:rPr>
          <w:sz w:val="24"/>
          <w:szCs w:val="24"/>
        </w:rPr>
        <w:t>ензенской области, утвержденное</w:t>
      </w:r>
      <w:r w:rsidRPr="00291E36">
        <w:rPr>
          <w:sz w:val="24"/>
          <w:szCs w:val="24"/>
        </w:rPr>
        <w:t xml:space="preserve"> решением Собрания представителей Сосновоборского района Пензенской области </w:t>
      </w:r>
      <w:r w:rsidRPr="00346CE3">
        <w:rPr>
          <w:sz w:val="24"/>
          <w:szCs w:val="24"/>
        </w:rPr>
        <w:t>от 14.12.2018 № 144-20/4</w:t>
      </w:r>
      <w:r w:rsidRPr="005212AF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и решением Комитета местного самоуправления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 xml:space="preserve">сельсовета Сосновоборского района Пензенской области </w:t>
      </w:r>
      <w:r w:rsidRPr="00297781">
        <w:rPr>
          <w:sz w:val="24"/>
          <w:szCs w:val="24"/>
        </w:rPr>
        <w:t>от 28.12.2018 № 316</w:t>
      </w:r>
      <w:r w:rsidRPr="00291E36">
        <w:rPr>
          <w:sz w:val="24"/>
          <w:szCs w:val="24"/>
        </w:rPr>
        <w:t>.</w:t>
      </w:r>
    </w:p>
    <w:p w:rsidR="00E30F66" w:rsidRPr="00291E36" w:rsidRDefault="00E30F66" w:rsidP="00170CE2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Д</w:t>
      </w:r>
      <w:r w:rsidRPr="00291E36">
        <w:rPr>
          <w:sz w:val="24"/>
          <w:szCs w:val="24"/>
        </w:rPr>
        <w:t xml:space="preserve">ополнительное соглашение считается заключенным и вступает в силу со дня вступления в силу решения Комитета местного самоуправления </w:t>
      </w:r>
      <w:r>
        <w:rPr>
          <w:sz w:val="24"/>
          <w:szCs w:val="24"/>
        </w:rPr>
        <w:t>Еремеевского</w:t>
      </w:r>
      <w:r w:rsidRPr="00F2534A">
        <w:rPr>
          <w:sz w:val="24"/>
          <w:szCs w:val="24"/>
        </w:rPr>
        <w:t xml:space="preserve"> </w:t>
      </w:r>
      <w:r w:rsidRPr="00291E36">
        <w:rPr>
          <w:sz w:val="24"/>
          <w:szCs w:val="24"/>
        </w:rPr>
        <w:t>сельсовета Сосновоборского района Пензенской области и решения Собрания представителей Сосновоборского района Пензенской обл</w:t>
      </w:r>
      <w:r>
        <w:rPr>
          <w:sz w:val="24"/>
          <w:szCs w:val="24"/>
        </w:rPr>
        <w:t>асти об утверждении указанного Д</w:t>
      </w:r>
      <w:r w:rsidRPr="00291E36">
        <w:rPr>
          <w:sz w:val="24"/>
          <w:szCs w:val="24"/>
        </w:rPr>
        <w:t>ополнительного соглашения. В случае вступления в силу указанных решений в разные дни, днем вступлени</w:t>
      </w:r>
      <w:r>
        <w:rPr>
          <w:sz w:val="24"/>
          <w:szCs w:val="24"/>
        </w:rPr>
        <w:t>я в силу С</w:t>
      </w:r>
      <w:r w:rsidRPr="00291E36">
        <w:rPr>
          <w:sz w:val="24"/>
          <w:szCs w:val="24"/>
        </w:rPr>
        <w:t>оглашения будет считаться день вступления в силу последнего из указанных решений.</w:t>
      </w:r>
    </w:p>
    <w:p w:rsidR="00E30F66" w:rsidRPr="00291E36" w:rsidRDefault="00E30F66" w:rsidP="00170CE2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Д</w:t>
      </w:r>
      <w:r w:rsidRPr="00291E36">
        <w:rPr>
          <w:sz w:val="24"/>
          <w:szCs w:val="24"/>
        </w:rPr>
        <w:t>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E30F66" w:rsidRPr="00291E36" w:rsidRDefault="00E30F66" w:rsidP="00170CE2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</w:p>
    <w:p w:rsidR="00E30F66" w:rsidRPr="00291E36" w:rsidRDefault="00E30F66" w:rsidP="00170CE2">
      <w:pPr>
        <w:pStyle w:val="ConsPlusTitle"/>
        <w:widowControl/>
        <w:ind w:firstLine="567"/>
        <w:jc w:val="both"/>
        <w:rPr>
          <w:b w:val="0"/>
          <w:bCs w:val="0"/>
          <w:sz w:val="24"/>
          <w:szCs w:val="24"/>
        </w:rPr>
      </w:pPr>
    </w:p>
    <w:tbl>
      <w:tblPr>
        <w:tblW w:w="10493" w:type="dxa"/>
        <w:tblInd w:w="-106" w:type="dxa"/>
        <w:tblLook w:val="00A0"/>
      </w:tblPr>
      <w:tblGrid>
        <w:gridCol w:w="5637"/>
        <w:gridCol w:w="4856"/>
      </w:tblGrid>
      <w:tr w:rsidR="00E30F66" w:rsidRPr="00F2534A">
        <w:tc>
          <w:tcPr>
            <w:tcW w:w="5637" w:type="dxa"/>
          </w:tcPr>
          <w:p w:rsidR="00E30F66" w:rsidRPr="00291E36" w:rsidRDefault="00E30F66" w:rsidP="00710741">
            <w:pPr>
              <w:pStyle w:val="ConsPlusTitle"/>
              <w:widowControl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856" w:type="dxa"/>
          </w:tcPr>
          <w:p w:rsidR="00E30F66" w:rsidRPr="00F2534A" w:rsidRDefault="00E30F66" w:rsidP="00710741">
            <w:pPr>
              <w:pStyle w:val="ConsPlusTitle"/>
              <w:widowControl/>
              <w:ind w:firstLine="567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  <w:u w:val="single"/>
        </w:rPr>
        <w:t>Администрация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Fonts w:ascii="Times New Roman" w:hAnsi="Times New Roman" w:cs="Times New Roman"/>
          <w:sz w:val="24"/>
          <w:szCs w:val="24"/>
          <w:u w:val="single"/>
        </w:rPr>
        <w:t>Еремеевского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сельсовета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            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Администрация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Сосновоборского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района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</w:t>
      </w:r>
    </w:p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  <w:u w:val="single"/>
        </w:rPr>
        <w:t>Сосновоборского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района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Пензенской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области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     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Пензенской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области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</w:t>
      </w:r>
    </w:p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  <w:u w:val="single"/>
        </w:rPr>
        <w:t>Пензенская область, Сосновоборский район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        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Пензенская область, Сосновоборский</w:t>
      </w:r>
      <w:r w:rsidRPr="00575631">
        <w:rPr>
          <w:rStyle w:val="FontStyle15"/>
          <w:b w:val="0"/>
          <w:bCs w:val="0"/>
          <w:sz w:val="24"/>
          <w:szCs w:val="24"/>
        </w:rPr>
        <w:t xml:space="preserve"> </w:t>
      </w:r>
    </w:p>
    <w:p w:rsidR="00E30F66" w:rsidRPr="00575631" w:rsidRDefault="00E30F66" w:rsidP="003F25EA">
      <w:pPr>
        <w:pStyle w:val="ConsPlusNonformat"/>
        <w:tabs>
          <w:tab w:val="left" w:pos="5844"/>
        </w:tabs>
        <w:rPr>
          <w:rStyle w:val="FontStyle15"/>
          <w:b w:val="0"/>
          <w:bCs w:val="0"/>
          <w:sz w:val="24"/>
          <w:szCs w:val="24"/>
        </w:rPr>
      </w:pPr>
      <w:r>
        <w:rPr>
          <w:rStyle w:val="FontStyle15"/>
          <w:b w:val="0"/>
          <w:bCs w:val="0"/>
          <w:sz w:val="24"/>
          <w:szCs w:val="24"/>
        </w:rPr>
        <w:t>с</w:t>
      </w:r>
      <w:r w:rsidRPr="00575631">
        <w:rPr>
          <w:rStyle w:val="FontStyle15"/>
          <w:b w:val="0"/>
          <w:bCs w:val="0"/>
          <w:sz w:val="24"/>
          <w:szCs w:val="24"/>
        </w:rPr>
        <w:t>.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Кряжимское ,  ул.Новая , д. 20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                               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район, ул. Ленина, д. 67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</w:t>
      </w:r>
    </w:p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</w:rPr>
        <w:t xml:space="preserve">                 </w:t>
      </w:r>
    </w:p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  <w:u w:val="single"/>
        </w:rPr>
        <w:t>Глава администрации А.И. Дарюшин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                       </w:t>
      </w:r>
      <w:r w:rsidRPr="00575631">
        <w:rPr>
          <w:rStyle w:val="FontStyle15"/>
          <w:b w:val="0"/>
          <w:bCs w:val="0"/>
          <w:sz w:val="24"/>
          <w:szCs w:val="24"/>
          <w:u w:val="single"/>
        </w:rPr>
        <w:t>Глава  администрации       В.Ф.Едалов</w:t>
      </w:r>
      <w:r w:rsidRPr="00575631">
        <w:rPr>
          <w:rStyle w:val="FontStyle15"/>
          <w:b w:val="0"/>
          <w:bCs w:val="0"/>
          <w:sz w:val="24"/>
          <w:szCs w:val="24"/>
        </w:rPr>
        <w:t xml:space="preserve">        </w:t>
      </w:r>
    </w:p>
    <w:p w:rsidR="00E30F66" w:rsidRPr="00575631" w:rsidRDefault="00E30F66" w:rsidP="003F25EA">
      <w:pPr>
        <w:pStyle w:val="ConsPlusNonformat"/>
        <w:rPr>
          <w:rStyle w:val="FontStyle15"/>
          <w:b w:val="0"/>
          <w:bCs w:val="0"/>
          <w:sz w:val="24"/>
          <w:szCs w:val="24"/>
        </w:rPr>
      </w:pPr>
      <w:r w:rsidRPr="00575631">
        <w:rPr>
          <w:rStyle w:val="FontStyle15"/>
          <w:b w:val="0"/>
          <w:bCs w:val="0"/>
          <w:sz w:val="24"/>
          <w:szCs w:val="24"/>
        </w:rPr>
        <w:t xml:space="preserve">                       </w:t>
      </w:r>
    </w:p>
    <w:p w:rsidR="00E30F66" w:rsidRDefault="00E30F66" w:rsidP="003F25EA">
      <w:pPr>
        <w:jc w:val="right"/>
      </w:pPr>
      <w:r w:rsidRPr="00575631">
        <w:rPr>
          <w:rStyle w:val="FontStyle15"/>
          <w:b w:val="0"/>
          <w:bCs w:val="0"/>
          <w:sz w:val="24"/>
          <w:szCs w:val="24"/>
        </w:rPr>
        <w:t xml:space="preserve">   _______________       «______»________                      ______________   «____ »_________</w:t>
      </w:r>
    </w:p>
    <w:p w:rsidR="00E30F66" w:rsidRDefault="00E30F66" w:rsidP="003F25EA"/>
    <w:p w:rsidR="00E30F66" w:rsidRPr="00F2534A" w:rsidRDefault="00E30F66" w:rsidP="00170CE2">
      <w:pPr>
        <w:rPr>
          <w:b/>
          <w:bCs/>
          <w:sz w:val="24"/>
          <w:szCs w:val="24"/>
        </w:rPr>
      </w:pPr>
    </w:p>
    <w:p w:rsidR="00E30F66" w:rsidRDefault="00E30F66" w:rsidP="00170CE2">
      <w:pPr>
        <w:rPr>
          <w:b/>
          <w:bCs/>
          <w:sz w:val="24"/>
          <w:szCs w:val="24"/>
        </w:rPr>
      </w:pPr>
    </w:p>
    <w:p w:rsidR="00E30F66" w:rsidRDefault="00E30F66" w:rsidP="00170CE2">
      <w:pPr>
        <w:rPr>
          <w:b/>
          <w:bCs/>
          <w:sz w:val="24"/>
          <w:szCs w:val="24"/>
        </w:rPr>
      </w:pPr>
    </w:p>
    <w:p w:rsidR="00E30F66" w:rsidRPr="00291E36" w:rsidRDefault="00E30F66" w:rsidP="00291E36">
      <w:pPr>
        <w:rPr>
          <w:sz w:val="24"/>
          <w:szCs w:val="24"/>
        </w:rPr>
      </w:pPr>
    </w:p>
    <w:p w:rsidR="00E30F66" w:rsidRDefault="00E30F66" w:rsidP="00291E36">
      <w:pPr>
        <w:rPr>
          <w:sz w:val="24"/>
          <w:szCs w:val="24"/>
        </w:rPr>
      </w:pPr>
    </w:p>
    <w:p w:rsidR="00E30F66" w:rsidRDefault="00E30F66" w:rsidP="00291E36">
      <w:pPr>
        <w:rPr>
          <w:sz w:val="24"/>
          <w:szCs w:val="24"/>
        </w:rPr>
      </w:pPr>
    </w:p>
    <w:p w:rsidR="00E30F66" w:rsidRDefault="00E30F66" w:rsidP="00291E36">
      <w:pPr>
        <w:tabs>
          <w:tab w:val="left" w:pos="262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p w:rsidR="00E30F66" w:rsidRPr="00F2534A" w:rsidRDefault="00E30F66" w:rsidP="00291E36">
      <w:pPr>
        <w:rPr>
          <w:b/>
          <w:bCs/>
          <w:sz w:val="24"/>
          <w:szCs w:val="24"/>
        </w:rPr>
      </w:pPr>
    </w:p>
    <w:sectPr w:rsidR="00E30F66" w:rsidRPr="00F2534A" w:rsidSect="00A10827">
      <w:footerReference w:type="default" r:id="rId8"/>
      <w:type w:val="continuous"/>
      <w:pgSz w:w="11906" w:h="16838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F66" w:rsidRDefault="00E30F66">
      <w:r>
        <w:separator/>
      </w:r>
    </w:p>
  </w:endnote>
  <w:endnote w:type="continuationSeparator" w:id="0">
    <w:p w:rsidR="00E30F66" w:rsidRDefault="00E3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F66" w:rsidRDefault="00E30F66" w:rsidP="009D44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F66" w:rsidRDefault="00E30F66">
      <w:r>
        <w:separator/>
      </w:r>
    </w:p>
  </w:footnote>
  <w:footnote w:type="continuationSeparator" w:id="0">
    <w:p w:rsidR="00E30F66" w:rsidRDefault="00E30F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AC0EB0"/>
    <w:lvl w:ilvl="0">
      <w:numFmt w:val="bullet"/>
      <w:lvlText w:val="*"/>
      <w:lvlJc w:val="left"/>
    </w:lvl>
  </w:abstractNum>
  <w:abstractNum w:abstractNumId="1">
    <w:nsid w:val="0339454D"/>
    <w:multiLevelType w:val="singleLevel"/>
    <w:tmpl w:val="B6D0DA1E"/>
    <w:lvl w:ilvl="0">
      <w:start w:val="2"/>
      <w:numFmt w:val="decimal"/>
      <w:lvlText w:val="%1)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2">
    <w:nsid w:val="04321D61"/>
    <w:multiLevelType w:val="hybridMultilevel"/>
    <w:tmpl w:val="6FA0B0EC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">
    <w:nsid w:val="05A35E9D"/>
    <w:multiLevelType w:val="hybridMultilevel"/>
    <w:tmpl w:val="EB442006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4">
    <w:nsid w:val="098138B6"/>
    <w:multiLevelType w:val="multilevel"/>
    <w:tmpl w:val="A846F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10E01A00"/>
    <w:multiLevelType w:val="multilevel"/>
    <w:tmpl w:val="2C46E4B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  <w:color w:val="000000"/>
      </w:rPr>
    </w:lvl>
  </w:abstractNum>
  <w:abstractNum w:abstractNumId="6">
    <w:nsid w:val="17B240C4"/>
    <w:multiLevelType w:val="hybridMultilevel"/>
    <w:tmpl w:val="CA329142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7">
    <w:nsid w:val="299E47C3"/>
    <w:multiLevelType w:val="hybridMultilevel"/>
    <w:tmpl w:val="96688862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C060F49"/>
    <w:multiLevelType w:val="multilevel"/>
    <w:tmpl w:val="27DE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9">
    <w:nsid w:val="31431966"/>
    <w:multiLevelType w:val="multilevel"/>
    <w:tmpl w:val="1DDAAA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10">
    <w:nsid w:val="333B29A4"/>
    <w:multiLevelType w:val="multilevel"/>
    <w:tmpl w:val="9C5261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1">
    <w:nsid w:val="33602435"/>
    <w:multiLevelType w:val="multilevel"/>
    <w:tmpl w:val="9F02C0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35803B6C"/>
    <w:multiLevelType w:val="hybridMultilevel"/>
    <w:tmpl w:val="0BB46DF2"/>
    <w:lvl w:ilvl="0" w:tplc="3490CC6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3">
    <w:nsid w:val="3E7C4EC7"/>
    <w:multiLevelType w:val="singleLevel"/>
    <w:tmpl w:val="EDFED83C"/>
    <w:lvl w:ilvl="0">
      <w:start w:val="8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>
    <w:nsid w:val="3F706532"/>
    <w:multiLevelType w:val="hybridMultilevel"/>
    <w:tmpl w:val="17129724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5">
    <w:nsid w:val="41423B7A"/>
    <w:multiLevelType w:val="singleLevel"/>
    <w:tmpl w:val="EAD44D82"/>
    <w:lvl w:ilvl="0">
      <w:start w:val="3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417A2E86"/>
    <w:multiLevelType w:val="multilevel"/>
    <w:tmpl w:val="2EAA8454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pStyle w:val="Heading2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pStyle w:val="Heading3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pStyle w:val="Heading4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pStyle w:val="Heading5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pStyle w:val="2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17">
    <w:nsid w:val="55EF766A"/>
    <w:multiLevelType w:val="multilevel"/>
    <w:tmpl w:val="437A3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5C113928"/>
    <w:multiLevelType w:val="multilevel"/>
    <w:tmpl w:val="FA227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>
    <w:nsid w:val="60C3649F"/>
    <w:multiLevelType w:val="multilevel"/>
    <w:tmpl w:val="F5AEC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20">
    <w:nsid w:val="632957D2"/>
    <w:multiLevelType w:val="singleLevel"/>
    <w:tmpl w:val="D8E2E994"/>
    <w:lvl w:ilvl="0">
      <w:start w:val="2"/>
      <w:numFmt w:val="decimal"/>
      <w:lvlText w:val="4.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8C34E07"/>
    <w:multiLevelType w:val="singleLevel"/>
    <w:tmpl w:val="42E49C20"/>
    <w:lvl w:ilvl="0">
      <w:start w:val="3"/>
      <w:numFmt w:val="decimal"/>
      <w:lvlText w:val="2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6A6E3B0E"/>
    <w:multiLevelType w:val="hybridMultilevel"/>
    <w:tmpl w:val="2CA4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993FA7"/>
    <w:multiLevelType w:val="hybridMultilevel"/>
    <w:tmpl w:val="585E92AE"/>
    <w:lvl w:ilvl="0" w:tplc="42424B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9B05BF"/>
    <w:multiLevelType w:val="multilevel"/>
    <w:tmpl w:val="6032BE3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  <w:color w:val="000000"/>
      </w:rPr>
    </w:lvl>
  </w:abstractNum>
  <w:abstractNum w:abstractNumId="25">
    <w:nsid w:val="73111A06"/>
    <w:multiLevelType w:val="hybridMultilevel"/>
    <w:tmpl w:val="95EE5068"/>
    <w:lvl w:ilvl="0" w:tplc="93D861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73C3470D"/>
    <w:multiLevelType w:val="multilevel"/>
    <w:tmpl w:val="F9864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>
    <w:nsid w:val="74D27CDD"/>
    <w:multiLevelType w:val="multilevel"/>
    <w:tmpl w:val="718C9A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78ED69B2"/>
    <w:multiLevelType w:val="multilevel"/>
    <w:tmpl w:val="5F3AA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9">
    <w:nsid w:val="7BCA46DD"/>
    <w:multiLevelType w:val="multilevel"/>
    <w:tmpl w:val="A5960D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7"/>
  </w:num>
  <w:num w:numId="14">
    <w:abstractNumId w:val="14"/>
  </w:num>
  <w:num w:numId="15">
    <w:abstractNumId w:val="24"/>
  </w:num>
  <w:num w:numId="16">
    <w:abstractNumId w:val="25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10"/>
  </w:num>
  <w:num w:numId="22">
    <w:abstractNumId w:val="12"/>
  </w:num>
  <w:num w:numId="23">
    <w:abstractNumId w:val="9"/>
  </w:num>
  <w:num w:numId="24">
    <w:abstractNumId w:val="18"/>
  </w:num>
  <w:num w:numId="25">
    <w:abstractNumId w:val="29"/>
  </w:num>
  <w:num w:numId="26">
    <w:abstractNumId w:val="11"/>
  </w:num>
  <w:num w:numId="27">
    <w:abstractNumId w:val="19"/>
  </w:num>
  <w:num w:numId="28">
    <w:abstractNumId w:val="8"/>
  </w:num>
  <w:num w:numId="29">
    <w:abstractNumId w:val="17"/>
  </w:num>
  <w:num w:numId="30">
    <w:abstractNumId w:val="26"/>
  </w:num>
  <w:num w:numId="31">
    <w:abstractNumId w:val="4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F0D"/>
    <w:rsid w:val="00000DEF"/>
    <w:rsid w:val="00000EAF"/>
    <w:rsid w:val="00002284"/>
    <w:rsid w:val="00002EDF"/>
    <w:rsid w:val="00003759"/>
    <w:rsid w:val="000058B1"/>
    <w:rsid w:val="000175A8"/>
    <w:rsid w:val="000222A3"/>
    <w:rsid w:val="00024A26"/>
    <w:rsid w:val="00025575"/>
    <w:rsid w:val="00032F03"/>
    <w:rsid w:val="000369B0"/>
    <w:rsid w:val="000418C8"/>
    <w:rsid w:val="00043603"/>
    <w:rsid w:val="000442F8"/>
    <w:rsid w:val="000501FF"/>
    <w:rsid w:val="00050953"/>
    <w:rsid w:val="0005104A"/>
    <w:rsid w:val="000510FF"/>
    <w:rsid w:val="00051AC4"/>
    <w:rsid w:val="000521F9"/>
    <w:rsid w:val="00052449"/>
    <w:rsid w:val="000565FE"/>
    <w:rsid w:val="0006034E"/>
    <w:rsid w:val="0006284C"/>
    <w:rsid w:val="00063CD0"/>
    <w:rsid w:val="0007473C"/>
    <w:rsid w:val="0007710A"/>
    <w:rsid w:val="00077186"/>
    <w:rsid w:val="00080A97"/>
    <w:rsid w:val="0008115D"/>
    <w:rsid w:val="0008172B"/>
    <w:rsid w:val="00086DD5"/>
    <w:rsid w:val="00091F4C"/>
    <w:rsid w:val="000938D4"/>
    <w:rsid w:val="00097022"/>
    <w:rsid w:val="000976FC"/>
    <w:rsid w:val="000A3308"/>
    <w:rsid w:val="000A5028"/>
    <w:rsid w:val="000A67B5"/>
    <w:rsid w:val="000A7EF5"/>
    <w:rsid w:val="000B010F"/>
    <w:rsid w:val="000B0310"/>
    <w:rsid w:val="000B24D0"/>
    <w:rsid w:val="000B59C6"/>
    <w:rsid w:val="000B6ACE"/>
    <w:rsid w:val="000C2685"/>
    <w:rsid w:val="000C2D8E"/>
    <w:rsid w:val="000C3708"/>
    <w:rsid w:val="000C3A0B"/>
    <w:rsid w:val="000C500D"/>
    <w:rsid w:val="000C56BC"/>
    <w:rsid w:val="000D1FE1"/>
    <w:rsid w:val="000D3592"/>
    <w:rsid w:val="000D3BBD"/>
    <w:rsid w:val="000E0DA9"/>
    <w:rsid w:val="000E10F8"/>
    <w:rsid w:val="000E2656"/>
    <w:rsid w:val="000E3F0D"/>
    <w:rsid w:val="000E430B"/>
    <w:rsid w:val="000E5934"/>
    <w:rsid w:val="000E5BAC"/>
    <w:rsid w:val="000E62A4"/>
    <w:rsid w:val="000E66F0"/>
    <w:rsid w:val="000F0B3C"/>
    <w:rsid w:val="000F1A00"/>
    <w:rsid w:val="000F41FF"/>
    <w:rsid w:val="00103B65"/>
    <w:rsid w:val="00105E56"/>
    <w:rsid w:val="001068C5"/>
    <w:rsid w:val="00107412"/>
    <w:rsid w:val="001078BD"/>
    <w:rsid w:val="00112507"/>
    <w:rsid w:val="00112A20"/>
    <w:rsid w:val="00112CA2"/>
    <w:rsid w:val="00115B8C"/>
    <w:rsid w:val="00116E2E"/>
    <w:rsid w:val="00121093"/>
    <w:rsid w:val="00124F88"/>
    <w:rsid w:val="001254E4"/>
    <w:rsid w:val="00125A3E"/>
    <w:rsid w:val="00125C06"/>
    <w:rsid w:val="00133FBF"/>
    <w:rsid w:val="00135878"/>
    <w:rsid w:val="00136FA1"/>
    <w:rsid w:val="001379AA"/>
    <w:rsid w:val="00137AFF"/>
    <w:rsid w:val="0014028C"/>
    <w:rsid w:val="00142DC1"/>
    <w:rsid w:val="00147FF6"/>
    <w:rsid w:val="001502E2"/>
    <w:rsid w:val="00151194"/>
    <w:rsid w:val="00153569"/>
    <w:rsid w:val="001579AF"/>
    <w:rsid w:val="00160359"/>
    <w:rsid w:val="00164178"/>
    <w:rsid w:val="0016660A"/>
    <w:rsid w:val="00170CE2"/>
    <w:rsid w:val="001739C8"/>
    <w:rsid w:val="0018026F"/>
    <w:rsid w:val="00185ADE"/>
    <w:rsid w:val="0019252F"/>
    <w:rsid w:val="00193410"/>
    <w:rsid w:val="001A5150"/>
    <w:rsid w:val="001A5940"/>
    <w:rsid w:val="001B1D97"/>
    <w:rsid w:val="001B202E"/>
    <w:rsid w:val="001B2A8D"/>
    <w:rsid w:val="001B5735"/>
    <w:rsid w:val="001B7197"/>
    <w:rsid w:val="001B71D3"/>
    <w:rsid w:val="001B7739"/>
    <w:rsid w:val="001C1134"/>
    <w:rsid w:val="001C2156"/>
    <w:rsid w:val="001C2A51"/>
    <w:rsid w:val="001C2F17"/>
    <w:rsid w:val="001C4389"/>
    <w:rsid w:val="001C60CE"/>
    <w:rsid w:val="001C66DC"/>
    <w:rsid w:val="001D1114"/>
    <w:rsid w:val="001D3CA4"/>
    <w:rsid w:val="001D5281"/>
    <w:rsid w:val="001D55AF"/>
    <w:rsid w:val="001D7E0E"/>
    <w:rsid w:val="001F4096"/>
    <w:rsid w:val="001F4FE7"/>
    <w:rsid w:val="00207B0D"/>
    <w:rsid w:val="002104CB"/>
    <w:rsid w:val="00210E8B"/>
    <w:rsid w:val="00211DE4"/>
    <w:rsid w:val="00212E1B"/>
    <w:rsid w:val="0021452F"/>
    <w:rsid w:val="0021676C"/>
    <w:rsid w:val="002203C4"/>
    <w:rsid w:val="00222B28"/>
    <w:rsid w:val="002237C2"/>
    <w:rsid w:val="00227741"/>
    <w:rsid w:val="002372D9"/>
    <w:rsid w:val="00237DEB"/>
    <w:rsid w:val="00245F15"/>
    <w:rsid w:val="00246274"/>
    <w:rsid w:val="00247B60"/>
    <w:rsid w:val="002504BD"/>
    <w:rsid w:val="00260DFB"/>
    <w:rsid w:val="002662C3"/>
    <w:rsid w:val="00267F05"/>
    <w:rsid w:val="00270FCA"/>
    <w:rsid w:val="002745CA"/>
    <w:rsid w:val="0028070F"/>
    <w:rsid w:val="00280DCB"/>
    <w:rsid w:val="00285CFE"/>
    <w:rsid w:val="00286B3B"/>
    <w:rsid w:val="002875F8"/>
    <w:rsid w:val="00291E36"/>
    <w:rsid w:val="00297781"/>
    <w:rsid w:val="002A1ACF"/>
    <w:rsid w:val="002A7026"/>
    <w:rsid w:val="002A7563"/>
    <w:rsid w:val="002A78E0"/>
    <w:rsid w:val="002A79C5"/>
    <w:rsid w:val="002B27AC"/>
    <w:rsid w:val="002B3C03"/>
    <w:rsid w:val="002B418D"/>
    <w:rsid w:val="002C1F84"/>
    <w:rsid w:val="002C26E3"/>
    <w:rsid w:val="002C2D01"/>
    <w:rsid w:val="002C4100"/>
    <w:rsid w:val="002C43CA"/>
    <w:rsid w:val="002C4D5B"/>
    <w:rsid w:val="002C5EA1"/>
    <w:rsid w:val="002C5EB8"/>
    <w:rsid w:val="002D01A9"/>
    <w:rsid w:val="002D0CDC"/>
    <w:rsid w:val="002D312E"/>
    <w:rsid w:val="002D5D34"/>
    <w:rsid w:val="002D604E"/>
    <w:rsid w:val="002D68E1"/>
    <w:rsid w:val="002D6D65"/>
    <w:rsid w:val="002E0145"/>
    <w:rsid w:val="002E1037"/>
    <w:rsid w:val="002E22DE"/>
    <w:rsid w:val="002E64FA"/>
    <w:rsid w:val="002F0950"/>
    <w:rsid w:val="002F16F0"/>
    <w:rsid w:val="002F3573"/>
    <w:rsid w:val="002F782D"/>
    <w:rsid w:val="003025B9"/>
    <w:rsid w:val="00303151"/>
    <w:rsid w:val="0030341C"/>
    <w:rsid w:val="00303D8D"/>
    <w:rsid w:val="00306545"/>
    <w:rsid w:val="00307AF0"/>
    <w:rsid w:val="003101C6"/>
    <w:rsid w:val="003103BE"/>
    <w:rsid w:val="0031239D"/>
    <w:rsid w:val="00312A73"/>
    <w:rsid w:val="00314462"/>
    <w:rsid w:val="003146EB"/>
    <w:rsid w:val="00316B29"/>
    <w:rsid w:val="003225CB"/>
    <w:rsid w:val="00323BAD"/>
    <w:rsid w:val="00325631"/>
    <w:rsid w:val="00325E35"/>
    <w:rsid w:val="003274D4"/>
    <w:rsid w:val="00330D13"/>
    <w:rsid w:val="00343A82"/>
    <w:rsid w:val="003444DB"/>
    <w:rsid w:val="00344522"/>
    <w:rsid w:val="00346CE3"/>
    <w:rsid w:val="0034720E"/>
    <w:rsid w:val="00347ACA"/>
    <w:rsid w:val="00352110"/>
    <w:rsid w:val="00353C0F"/>
    <w:rsid w:val="00353D29"/>
    <w:rsid w:val="003560E1"/>
    <w:rsid w:val="0035754A"/>
    <w:rsid w:val="00360A62"/>
    <w:rsid w:val="00370657"/>
    <w:rsid w:val="00373A10"/>
    <w:rsid w:val="00373F78"/>
    <w:rsid w:val="00374ABD"/>
    <w:rsid w:val="00375551"/>
    <w:rsid w:val="00375C85"/>
    <w:rsid w:val="00377F78"/>
    <w:rsid w:val="003809DB"/>
    <w:rsid w:val="003856B5"/>
    <w:rsid w:val="0038579D"/>
    <w:rsid w:val="00392B0A"/>
    <w:rsid w:val="00394894"/>
    <w:rsid w:val="003A4D6A"/>
    <w:rsid w:val="003A5C0D"/>
    <w:rsid w:val="003A7752"/>
    <w:rsid w:val="003B306D"/>
    <w:rsid w:val="003B3247"/>
    <w:rsid w:val="003B635B"/>
    <w:rsid w:val="003C0A0D"/>
    <w:rsid w:val="003C0C9B"/>
    <w:rsid w:val="003C149D"/>
    <w:rsid w:val="003C196D"/>
    <w:rsid w:val="003D6DE6"/>
    <w:rsid w:val="003E091C"/>
    <w:rsid w:val="003E1A46"/>
    <w:rsid w:val="003E353D"/>
    <w:rsid w:val="003E46E4"/>
    <w:rsid w:val="003E58E9"/>
    <w:rsid w:val="003E7F2A"/>
    <w:rsid w:val="003F059B"/>
    <w:rsid w:val="003F1A20"/>
    <w:rsid w:val="003F25EA"/>
    <w:rsid w:val="003F2BFA"/>
    <w:rsid w:val="003F4BB6"/>
    <w:rsid w:val="00401CA1"/>
    <w:rsid w:val="00405125"/>
    <w:rsid w:val="00406EAB"/>
    <w:rsid w:val="00410BDE"/>
    <w:rsid w:val="00412B25"/>
    <w:rsid w:val="00413523"/>
    <w:rsid w:val="00424E99"/>
    <w:rsid w:val="004400EB"/>
    <w:rsid w:val="0044042C"/>
    <w:rsid w:val="0044077F"/>
    <w:rsid w:val="00441938"/>
    <w:rsid w:val="00444B4C"/>
    <w:rsid w:val="00444FEE"/>
    <w:rsid w:val="00445C59"/>
    <w:rsid w:val="0044637D"/>
    <w:rsid w:val="00447436"/>
    <w:rsid w:val="004476BB"/>
    <w:rsid w:val="00451270"/>
    <w:rsid w:val="0045303B"/>
    <w:rsid w:val="0045453F"/>
    <w:rsid w:val="00461398"/>
    <w:rsid w:val="00462453"/>
    <w:rsid w:val="00462AFA"/>
    <w:rsid w:val="004634B1"/>
    <w:rsid w:val="00482CAC"/>
    <w:rsid w:val="00483653"/>
    <w:rsid w:val="00483BA3"/>
    <w:rsid w:val="00487DF7"/>
    <w:rsid w:val="00494FEA"/>
    <w:rsid w:val="00495758"/>
    <w:rsid w:val="00496E60"/>
    <w:rsid w:val="00497FFE"/>
    <w:rsid w:val="004A0598"/>
    <w:rsid w:val="004A0C1E"/>
    <w:rsid w:val="004A23A6"/>
    <w:rsid w:val="004A3585"/>
    <w:rsid w:val="004A3DC4"/>
    <w:rsid w:val="004A5B21"/>
    <w:rsid w:val="004A6842"/>
    <w:rsid w:val="004A71C1"/>
    <w:rsid w:val="004B0D7B"/>
    <w:rsid w:val="004B26BC"/>
    <w:rsid w:val="004B3DE1"/>
    <w:rsid w:val="004B407D"/>
    <w:rsid w:val="004B6689"/>
    <w:rsid w:val="004C1C0E"/>
    <w:rsid w:val="004D1477"/>
    <w:rsid w:val="004D1DFA"/>
    <w:rsid w:val="004D4689"/>
    <w:rsid w:val="004D6C71"/>
    <w:rsid w:val="004D7B9B"/>
    <w:rsid w:val="004E4530"/>
    <w:rsid w:val="004E68B5"/>
    <w:rsid w:val="004F124B"/>
    <w:rsid w:val="004F47F8"/>
    <w:rsid w:val="00504045"/>
    <w:rsid w:val="0050549F"/>
    <w:rsid w:val="005073D3"/>
    <w:rsid w:val="0051087A"/>
    <w:rsid w:val="005123C8"/>
    <w:rsid w:val="00515C71"/>
    <w:rsid w:val="00520A9A"/>
    <w:rsid w:val="005212AF"/>
    <w:rsid w:val="00521465"/>
    <w:rsid w:val="00522863"/>
    <w:rsid w:val="00523927"/>
    <w:rsid w:val="00523BBF"/>
    <w:rsid w:val="0052566C"/>
    <w:rsid w:val="00526398"/>
    <w:rsid w:val="005320A5"/>
    <w:rsid w:val="0053314C"/>
    <w:rsid w:val="00534A43"/>
    <w:rsid w:val="00541833"/>
    <w:rsid w:val="00541B84"/>
    <w:rsid w:val="0054535E"/>
    <w:rsid w:val="005477E3"/>
    <w:rsid w:val="00556543"/>
    <w:rsid w:val="005575ED"/>
    <w:rsid w:val="005608E6"/>
    <w:rsid w:val="00565125"/>
    <w:rsid w:val="00571EF7"/>
    <w:rsid w:val="00575631"/>
    <w:rsid w:val="00577785"/>
    <w:rsid w:val="00581A09"/>
    <w:rsid w:val="00590C94"/>
    <w:rsid w:val="00593858"/>
    <w:rsid w:val="0059586D"/>
    <w:rsid w:val="00596812"/>
    <w:rsid w:val="005A0429"/>
    <w:rsid w:val="005A34C5"/>
    <w:rsid w:val="005A3840"/>
    <w:rsid w:val="005A52E0"/>
    <w:rsid w:val="005A57C1"/>
    <w:rsid w:val="005A7A20"/>
    <w:rsid w:val="005B2743"/>
    <w:rsid w:val="005B2B83"/>
    <w:rsid w:val="005B3DEE"/>
    <w:rsid w:val="005B414C"/>
    <w:rsid w:val="005B4BA4"/>
    <w:rsid w:val="005B4E4F"/>
    <w:rsid w:val="005B5113"/>
    <w:rsid w:val="005B59D2"/>
    <w:rsid w:val="005C0BF8"/>
    <w:rsid w:val="005C6693"/>
    <w:rsid w:val="005D1388"/>
    <w:rsid w:val="005D23C9"/>
    <w:rsid w:val="005D304F"/>
    <w:rsid w:val="005D3E25"/>
    <w:rsid w:val="005D5E80"/>
    <w:rsid w:val="005D62E4"/>
    <w:rsid w:val="005E0DF6"/>
    <w:rsid w:val="005E14BC"/>
    <w:rsid w:val="005E1642"/>
    <w:rsid w:val="005E2F1D"/>
    <w:rsid w:val="005E328B"/>
    <w:rsid w:val="005E3405"/>
    <w:rsid w:val="005E34A1"/>
    <w:rsid w:val="005E4E15"/>
    <w:rsid w:val="005E7A53"/>
    <w:rsid w:val="005F00EF"/>
    <w:rsid w:val="005F0C18"/>
    <w:rsid w:val="005F26C6"/>
    <w:rsid w:val="005F48AF"/>
    <w:rsid w:val="005F67D8"/>
    <w:rsid w:val="00600614"/>
    <w:rsid w:val="0060494A"/>
    <w:rsid w:val="00605181"/>
    <w:rsid w:val="00607C49"/>
    <w:rsid w:val="00614DFE"/>
    <w:rsid w:val="006155B8"/>
    <w:rsid w:val="00616666"/>
    <w:rsid w:val="0061682C"/>
    <w:rsid w:val="006240D9"/>
    <w:rsid w:val="0062442F"/>
    <w:rsid w:val="0062779C"/>
    <w:rsid w:val="006307CA"/>
    <w:rsid w:val="00631E48"/>
    <w:rsid w:val="00632596"/>
    <w:rsid w:val="006416E4"/>
    <w:rsid w:val="0064170F"/>
    <w:rsid w:val="0064324C"/>
    <w:rsid w:val="006442B2"/>
    <w:rsid w:val="0064559A"/>
    <w:rsid w:val="00646146"/>
    <w:rsid w:val="00646314"/>
    <w:rsid w:val="00647D4C"/>
    <w:rsid w:val="00655D86"/>
    <w:rsid w:val="00662B38"/>
    <w:rsid w:val="00664285"/>
    <w:rsid w:val="00670E02"/>
    <w:rsid w:val="00675F81"/>
    <w:rsid w:val="0068412E"/>
    <w:rsid w:val="00687219"/>
    <w:rsid w:val="006906D7"/>
    <w:rsid w:val="0069269A"/>
    <w:rsid w:val="00692CAA"/>
    <w:rsid w:val="0069615A"/>
    <w:rsid w:val="00697540"/>
    <w:rsid w:val="00697FF4"/>
    <w:rsid w:val="006A6A20"/>
    <w:rsid w:val="006A6E1B"/>
    <w:rsid w:val="006A7524"/>
    <w:rsid w:val="006B0487"/>
    <w:rsid w:val="006B0CE1"/>
    <w:rsid w:val="006B0F84"/>
    <w:rsid w:val="006B7881"/>
    <w:rsid w:val="006C0484"/>
    <w:rsid w:val="006C3D84"/>
    <w:rsid w:val="006C4F39"/>
    <w:rsid w:val="006C6928"/>
    <w:rsid w:val="006C7141"/>
    <w:rsid w:val="006C7DCF"/>
    <w:rsid w:val="006D08BB"/>
    <w:rsid w:val="006D0B8E"/>
    <w:rsid w:val="006D222D"/>
    <w:rsid w:val="006D6DBC"/>
    <w:rsid w:val="006D79B8"/>
    <w:rsid w:val="006D7D8C"/>
    <w:rsid w:val="006E16AF"/>
    <w:rsid w:val="006E1850"/>
    <w:rsid w:val="006E4437"/>
    <w:rsid w:val="006F0A01"/>
    <w:rsid w:val="006F183F"/>
    <w:rsid w:val="006F79AC"/>
    <w:rsid w:val="00702DCD"/>
    <w:rsid w:val="007050DD"/>
    <w:rsid w:val="00706897"/>
    <w:rsid w:val="00710741"/>
    <w:rsid w:val="007115E3"/>
    <w:rsid w:val="0071612B"/>
    <w:rsid w:val="00717A13"/>
    <w:rsid w:val="00717B24"/>
    <w:rsid w:val="007203B7"/>
    <w:rsid w:val="007263D8"/>
    <w:rsid w:val="0072661E"/>
    <w:rsid w:val="0073199B"/>
    <w:rsid w:val="00733446"/>
    <w:rsid w:val="007344C8"/>
    <w:rsid w:val="007347EE"/>
    <w:rsid w:val="00740290"/>
    <w:rsid w:val="00741FAF"/>
    <w:rsid w:val="00743564"/>
    <w:rsid w:val="00744FB8"/>
    <w:rsid w:val="00747479"/>
    <w:rsid w:val="00747C5D"/>
    <w:rsid w:val="007516B8"/>
    <w:rsid w:val="00755112"/>
    <w:rsid w:val="007554E7"/>
    <w:rsid w:val="00757FB8"/>
    <w:rsid w:val="00760A95"/>
    <w:rsid w:val="00762D2D"/>
    <w:rsid w:val="00764DAB"/>
    <w:rsid w:val="00764F12"/>
    <w:rsid w:val="007721F9"/>
    <w:rsid w:val="00772EDE"/>
    <w:rsid w:val="007741FF"/>
    <w:rsid w:val="00774B71"/>
    <w:rsid w:val="0077667C"/>
    <w:rsid w:val="0078195D"/>
    <w:rsid w:val="0078271D"/>
    <w:rsid w:val="00783ABC"/>
    <w:rsid w:val="00785D3F"/>
    <w:rsid w:val="00787CC3"/>
    <w:rsid w:val="00790B32"/>
    <w:rsid w:val="00790D2B"/>
    <w:rsid w:val="00794CE9"/>
    <w:rsid w:val="00795E4D"/>
    <w:rsid w:val="00797767"/>
    <w:rsid w:val="00797935"/>
    <w:rsid w:val="007A2DD9"/>
    <w:rsid w:val="007A663C"/>
    <w:rsid w:val="007A6EA6"/>
    <w:rsid w:val="007A7ABD"/>
    <w:rsid w:val="007A7EDB"/>
    <w:rsid w:val="007B11B7"/>
    <w:rsid w:val="007B582C"/>
    <w:rsid w:val="007B62FF"/>
    <w:rsid w:val="007C1CA4"/>
    <w:rsid w:val="007C6B6F"/>
    <w:rsid w:val="007C7BF1"/>
    <w:rsid w:val="007D037B"/>
    <w:rsid w:val="007D27D9"/>
    <w:rsid w:val="007D3EB2"/>
    <w:rsid w:val="007D4599"/>
    <w:rsid w:val="007E3C8D"/>
    <w:rsid w:val="007E3CB2"/>
    <w:rsid w:val="007F0DD1"/>
    <w:rsid w:val="007F27C9"/>
    <w:rsid w:val="007F7E0C"/>
    <w:rsid w:val="00800E53"/>
    <w:rsid w:val="00804536"/>
    <w:rsid w:val="00806FED"/>
    <w:rsid w:val="0080710C"/>
    <w:rsid w:val="00810A8C"/>
    <w:rsid w:val="00814E9A"/>
    <w:rsid w:val="0081538F"/>
    <w:rsid w:val="00822019"/>
    <w:rsid w:val="008220A6"/>
    <w:rsid w:val="00822D39"/>
    <w:rsid w:val="008237A2"/>
    <w:rsid w:val="0082716D"/>
    <w:rsid w:val="00830D56"/>
    <w:rsid w:val="00831A80"/>
    <w:rsid w:val="00831B8E"/>
    <w:rsid w:val="008321D6"/>
    <w:rsid w:val="00832F4E"/>
    <w:rsid w:val="00836718"/>
    <w:rsid w:val="00837980"/>
    <w:rsid w:val="008416D6"/>
    <w:rsid w:val="0084293B"/>
    <w:rsid w:val="00843CE9"/>
    <w:rsid w:val="00847AFA"/>
    <w:rsid w:val="00851278"/>
    <w:rsid w:val="00852ED5"/>
    <w:rsid w:val="008536FE"/>
    <w:rsid w:val="0085408F"/>
    <w:rsid w:val="00856EC0"/>
    <w:rsid w:val="00860031"/>
    <w:rsid w:val="0086499C"/>
    <w:rsid w:val="00867484"/>
    <w:rsid w:val="008712AD"/>
    <w:rsid w:val="008716AF"/>
    <w:rsid w:val="00874CDF"/>
    <w:rsid w:val="00875B02"/>
    <w:rsid w:val="0087679B"/>
    <w:rsid w:val="00877B96"/>
    <w:rsid w:val="00880F12"/>
    <w:rsid w:val="008815AC"/>
    <w:rsid w:val="0088330A"/>
    <w:rsid w:val="00884488"/>
    <w:rsid w:val="00886DF0"/>
    <w:rsid w:val="008872FA"/>
    <w:rsid w:val="00887653"/>
    <w:rsid w:val="00890EE8"/>
    <w:rsid w:val="00891D59"/>
    <w:rsid w:val="008921F8"/>
    <w:rsid w:val="008A1292"/>
    <w:rsid w:val="008A4D8E"/>
    <w:rsid w:val="008B1BC0"/>
    <w:rsid w:val="008B226A"/>
    <w:rsid w:val="008B45A8"/>
    <w:rsid w:val="008B6336"/>
    <w:rsid w:val="008B7D81"/>
    <w:rsid w:val="008C595E"/>
    <w:rsid w:val="008D0456"/>
    <w:rsid w:val="008D1677"/>
    <w:rsid w:val="008D1851"/>
    <w:rsid w:val="008D21CA"/>
    <w:rsid w:val="008D2924"/>
    <w:rsid w:val="008D39F6"/>
    <w:rsid w:val="008D403E"/>
    <w:rsid w:val="008D4C5E"/>
    <w:rsid w:val="008E01FD"/>
    <w:rsid w:val="008E260A"/>
    <w:rsid w:val="008E4C7F"/>
    <w:rsid w:val="008E58E4"/>
    <w:rsid w:val="008F222E"/>
    <w:rsid w:val="008F2310"/>
    <w:rsid w:val="008F5675"/>
    <w:rsid w:val="008F702E"/>
    <w:rsid w:val="00900429"/>
    <w:rsid w:val="009007F1"/>
    <w:rsid w:val="00900D65"/>
    <w:rsid w:val="00900DA3"/>
    <w:rsid w:val="009028EB"/>
    <w:rsid w:val="0090336F"/>
    <w:rsid w:val="009040E0"/>
    <w:rsid w:val="00912BBD"/>
    <w:rsid w:val="0091519C"/>
    <w:rsid w:val="00920A4A"/>
    <w:rsid w:val="00921FA1"/>
    <w:rsid w:val="0092330B"/>
    <w:rsid w:val="00926A61"/>
    <w:rsid w:val="00926C78"/>
    <w:rsid w:val="00927C3E"/>
    <w:rsid w:val="00927CF5"/>
    <w:rsid w:val="009318FB"/>
    <w:rsid w:val="009329CB"/>
    <w:rsid w:val="00933438"/>
    <w:rsid w:val="0093470E"/>
    <w:rsid w:val="00936CDD"/>
    <w:rsid w:val="00937A46"/>
    <w:rsid w:val="00937EDA"/>
    <w:rsid w:val="00940E9C"/>
    <w:rsid w:val="00942E35"/>
    <w:rsid w:val="00945D40"/>
    <w:rsid w:val="00945D7E"/>
    <w:rsid w:val="00946330"/>
    <w:rsid w:val="009502F7"/>
    <w:rsid w:val="0095032F"/>
    <w:rsid w:val="00951236"/>
    <w:rsid w:val="00961C04"/>
    <w:rsid w:val="00966CB0"/>
    <w:rsid w:val="00972C5C"/>
    <w:rsid w:val="00975135"/>
    <w:rsid w:val="00983751"/>
    <w:rsid w:val="00984D4D"/>
    <w:rsid w:val="009868A9"/>
    <w:rsid w:val="0098775E"/>
    <w:rsid w:val="00987D56"/>
    <w:rsid w:val="00994756"/>
    <w:rsid w:val="009951E4"/>
    <w:rsid w:val="009A0D07"/>
    <w:rsid w:val="009B7EC1"/>
    <w:rsid w:val="009C1E5E"/>
    <w:rsid w:val="009C1EAB"/>
    <w:rsid w:val="009C40D3"/>
    <w:rsid w:val="009D44F6"/>
    <w:rsid w:val="009D6669"/>
    <w:rsid w:val="009E15EA"/>
    <w:rsid w:val="009E2062"/>
    <w:rsid w:val="009E5FC7"/>
    <w:rsid w:val="009E753F"/>
    <w:rsid w:val="00A04D99"/>
    <w:rsid w:val="00A05910"/>
    <w:rsid w:val="00A104DC"/>
    <w:rsid w:val="00A10827"/>
    <w:rsid w:val="00A1267F"/>
    <w:rsid w:val="00A12E93"/>
    <w:rsid w:val="00A16477"/>
    <w:rsid w:val="00A165DB"/>
    <w:rsid w:val="00A17331"/>
    <w:rsid w:val="00A22CAB"/>
    <w:rsid w:val="00A231B7"/>
    <w:rsid w:val="00A25B13"/>
    <w:rsid w:val="00A26693"/>
    <w:rsid w:val="00A26991"/>
    <w:rsid w:val="00A32A08"/>
    <w:rsid w:val="00A32E84"/>
    <w:rsid w:val="00A357BC"/>
    <w:rsid w:val="00A43090"/>
    <w:rsid w:val="00A44D25"/>
    <w:rsid w:val="00A46EEB"/>
    <w:rsid w:val="00A53622"/>
    <w:rsid w:val="00A55802"/>
    <w:rsid w:val="00A64714"/>
    <w:rsid w:val="00A64BBB"/>
    <w:rsid w:val="00A70225"/>
    <w:rsid w:val="00A73FFC"/>
    <w:rsid w:val="00A74249"/>
    <w:rsid w:val="00A8015E"/>
    <w:rsid w:val="00A808E9"/>
    <w:rsid w:val="00A86172"/>
    <w:rsid w:val="00A922C5"/>
    <w:rsid w:val="00A93210"/>
    <w:rsid w:val="00A95C93"/>
    <w:rsid w:val="00A971F6"/>
    <w:rsid w:val="00AA4145"/>
    <w:rsid w:val="00AA5F7B"/>
    <w:rsid w:val="00AA6F64"/>
    <w:rsid w:val="00AA6FA1"/>
    <w:rsid w:val="00AB0A51"/>
    <w:rsid w:val="00AB0E4F"/>
    <w:rsid w:val="00AB5D9E"/>
    <w:rsid w:val="00AB662E"/>
    <w:rsid w:val="00AB6A1F"/>
    <w:rsid w:val="00AB6C2F"/>
    <w:rsid w:val="00AB7939"/>
    <w:rsid w:val="00AB7F10"/>
    <w:rsid w:val="00AC1D85"/>
    <w:rsid w:val="00AC1E66"/>
    <w:rsid w:val="00AC4440"/>
    <w:rsid w:val="00AC4BF4"/>
    <w:rsid w:val="00AE2B91"/>
    <w:rsid w:val="00AE407C"/>
    <w:rsid w:val="00AE4B9D"/>
    <w:rsid w:val="00AE6CCC"/>
    <w:rsid w:val="00AF3E61"/>
    <w:rsid w:val="00AF5395"/>
    <w:rsid w:val="00AF642D"/>
    <w:rsid w:val="00B00152"/>
    <w:rsid w:val="00B010FE"/>
    <w:rsid w:val="00B0187D"/>
    <w:rsid w:val="00B02050"/>
    <w:rsid w:val="00B046AD"/>
    <w:rsid w:val="00B05023"/>
    <w:rsid w:val="00B06848"/>
    <w:rsid w:val="00B23222"/>
    <w:rsid w:val="00B23D26"/>
    <w:rsid w:val="00B242D4"/>
    <w:rsid w:val="00B2524C"/>
    <w:rsid w:val="00B2561B"/>
    <w:rsid w:val="00B27132"/>
    <w:rsid w:val="00B272DA"/>
    <w:rsid w:val="00B304DB"/>
    <w:rsid w:val="00B30FB0"/>
    <w:rsid w:val="00B33726"/>
    <w:rsid w:val="00B34A48"/>
    <w:rsid w:val="00B34DA1"/>
    <w:rsid w:val="00B362FC"/>
    <w:rsid w:val="00B415DF"/>
    <w:rsid w:val="00B52D99"/>
    <w:rsid w:val="00B54D72"/>
    <w:rsid w:val="00B606FD"/>
    <w:rsid w:val="00B6426C"/>
    <w:rsid w:val="00B643CE"/>
    <w:rsid w:val="00B64985"/>
    <w:rsid w:val="00B655D3"/>
    <w:rsid w:val="00B67773"/>
    <w:rsid w:val="00B734CA"/>
    <w:rsid w:val="00B74758"/>
    <w:rsid w:val="00B82216"/>
    <w:rsid w:val="00B839EF"/>
    <w:rsid w:val="00B865BC"/>
    <w:rsid w:val="00B86B58"/>
    <w:rsid w:val="00B86F95"/>
    <w:rsid w:val="00B87454"/>
    <w:rsid w:val="00B9133C"/>
    <w:rsid w:val="00B91BB1"/>
    <w:rsid w:val="00B93EA7"/>
    <w:rsid w:val="00B94837"/>
    <w:rsid w:val="00B9684F"/>
    <w:rsid w:val="00B971B9"/>
    <w:rsid w:val="00BA0860"/>
    <w:rsid w:val="00BA17F3"/>
    <w:rsid w:val="00BA4032"/>
    <w:rsid w:val="00BA5C67"/>
    <w:rsid w:val="00BA78F1"/>
    <w:rsid w:val="00BB1D9E"/>
    <w:rsid w:val="00BB40F1"/>
    <w:rsid w:val="00BB4A78"/>
    <w:rsid w:val="00BB5586"/>
    <w:rsid w:val="00BC1BE6"/>
    <w:rsid w:val="00BC1D7C"/>
    <w:rsid w:val="00BC2172"/>
    <w:rsid w:val="00BC46F4"/>
    <w:rsid w:val="00BC67E1"/>
    <w:rsid w:val="00BC7C07"/>
    <w:rsid w:val="00BD12A7"/>
    <w:rsid w:val="00BD3CEE"/>
    <w:rsid w:val="00BD40C4"/>
    <w:rsid w:val="00BD5206"/>
    <w:rsid w:val="00BD7787"/>
    <w:rsid w:val="00BE141E"/>
    <w:rsid w:val="00BE378A"/>
    <w:rsid w:val="00BE6C7D"/>
    <w:rsid w:val="00BF0264"/>
    <w:rsid w:val="00BF0A71"/>
    <w:rsid w:val="00BF3426"/>
    <w:rsid w:val="00BF5A9B"/>
    <w:rsid w:val="00BF67CF"/>
    <w:rsid w:val="00C03EDB"/>
    <w:rsid w:val="00C06DE4"/>
    <w:rsid w:val="00C07A13"/>
    <w:rsid w:val="00C10EC9"/>
    <w:rsid w:val="00C1148E"/>
    <w:rsid w:val="00C1259E"/>
    <w:rsid w:val="00C14BE1"/>
    <w:rsid w:val="00C15004"/>
    <w:rsid w:val="00C170DD"/>
    <w:rsid w:val="00C21143"/>
    <w:rsid w:val="00C24C36"/>
    <w:rsid w:val="00C31F5D"/>
    <w:rsid w:val="00C32F5F"/>
    <w:rsid w:val="00C33D69"/>
    <w:rsid w:val="00C40727"/>
    <w:rsid w:val="00C4327D"/>
    <w:rsid w:val="00C46083"/>
    <w:rsid w:val="00C46307"/>
    <w:rsid w:val="00C52CAB"/>
    <w:rsid w:val="00C55962"/>
    <w:rsid w:val="00C5624E"/>
    <w:rsid w:val="00C56FE6"/>
    <w:rsid w:val="00C65B1F"/>
    <w:rsid w:val="00C7412D"/>
    <w:rsid w:val="00C747B1"/>
    <w:rsid w:val="00C74F85"/>
    <w:rsid w:val="00C76AB3"/>
    <w:rsid w:val="00C8040E"/>
    <w:rsid w:val="00C82A39"/>
    <w:rsid w:val="00C84875"/>
    <w:rsid w:val="00C85287"/>
    <w:rsid w:val="00C91DA0"/>
    <w:rsid w:val="00C939F1"/>
    <w:rsid w:val="00C96AC5"/>
    <w:rsid w:val="00CA07D1"/>
    <w:rsid w:val="00CA102A"/>
    <w:rsid w:val="00CA2E65"/>
    <w:rsid w:val="00CA5053"/>
    <w:rsid w:val="00CB0C9B"/>
    <w:rsid w:val="00CB3E3C"/>
    <w:rsid w:val="00CB49A4"/>
    <w:rsid w:val="00CC2A3D"/>
    <w:rsid w:val="00CC315D"/>
    <w:rsid w:val="00CC449D"/>
    <w:rsid w:val="00CD08F0"/>
    <w:rsid w:val="00CD0F9A"/>
    <w:rsid w:val="00CD17FC"/>
    <w:rsid w:val="00CD3042"/>
    <w:rsid w:val="00CD4F92"/>
    <w:rsid w:val="00CE167E"/>
    <w:rsid w:val="00CE1808"/>
    <w:rsid w:val="00CE2985"/>
    <w:rsid w:val="00CE312F"/>
    <w:rsid w:val="00CE546A"/>
    <w:rsid w:val="00CE5F6A"/>
    <w:rsid w:val="00CE6A0A"/>
    <w:rsid w:val="00CE6CAF"/>
    <w:rsid w:val="00CF1C32"/>
    <w:rsid w:val="00CF3E3B"/>
    <w:rsid w:val="00D00E43"/>
    <w:rsid w:val="00D01629"/>
    <w:rsid w:val="00D01AD3"/>
    <w:rsid w:val="00D02471"/>
    <w:rsid w:val="00D06BBA"/>
    <w:rsid w:val="00D10964"/>
    <w:rsid w:val="00D1099C"/>
    <w:rsid w:val="00D17260"/>
    <w:rsid w:val="00D2232D"/>
    <w:rsid w:val="00D2445B"/>
    <w:rsid w:val="00D24A47"/>
    <w:rsid w:val="00D24BDD"/>
    <w:rsid w:val="00D25180"/>
    <w:rsid w:val="00D26938"/>
    <w:rsid w:val="00D317B8"/>
    <w:rsid w:val="00D327ED"/>
    <w:rsid w:val="00D35CEA"/>
    <w:rsid w:val="00D41A4E"/>
    <w:rsid w:val="00D46C62"/>
    <w:rsid w:val="00D47974"/>
    <w:rsid w:val="00D5264D"/>
    <w:rsid w:val="00D55A45"/>
    <w:rsid w:val="00D60A4D"/>
    <w:rsid w:val="00D70D5A"/>
    <w:rsid w:val="00D71187"/>
    <w:rsid w:val="00D73763"/>
    <w:rsid w:val="00D74B64"/>
    <w:rsid w:val="00D77EC2"/>
    <w:rsid w:val="00D81447"/>
    <w:rsid w:val="00D83220"/>
    <w:rsid w:val="00D838E7"/>
    <w:rsid w:val="00D858CD"/>
    <w:rsid w:val="00D90B2E"/>
    <w:rsid w:val="00D910F7"/>
    <w:rsid w:val="00D92E75"/>
    <w:rsid w:val="00D941D0"/>
    <w:rsid w:val="00D95C42"/>
    <w:rsid w:val="00DA0572"/>
    <w:rsid w:val="00DA07C1"/>
    <w:rsid w:val="00DA3206"/>
    <w:rsid w:val="00DB0D68"/>
    <w:rsid w:val="00DC14B8"/>
    <w:rsid w:val="00DC2C75"/>
    <w:rsid w:val="00DD2403"/>
    <w:rsid w:val="00DD24CE"/>
    <w:rsid w:val="00DD372F"/>
    <w:rsid w:val="00DD6B05"/>
    <w:rsid w:val="00DD7849"/>
    <w:rsid w:val="00DE0299"/>
    <w:rsid w:val="00DE35C5"/>
    <w:rsid w:val="00DE4018"/>
    <w:rsid w:val="00DF3841"/>
    <w:rsid w:val="00DF5E1D"/>
    <w:rsid w:val="00DF6817"/>
    <w:rsid w:val="00DF6B86"/>
    <w:rsid w:val="00E03CED"/>
    <w:rsid w:val="00E052EF"/>
    <w:rsid w:val="00E07015"/>
    <w:rsid w:val="00E07121"/>
    <w:rsid w:val="00E072EE"/>
    <w:rsid w:val="00E121CB"/>
    <w:rsid w:val="00E12B93"/>
    <w:rsid w:val="00E166C6"/>
    <w:rsid w:val="00E16CF1"/>
    <w:rsid w:val="00E173A7"/>
    <w:rsid w:val="00E21FAC"/>
    <w:rsid w:val="00E22DB4"/>
    <w:rsid w:val="00E23595"/>
    <w:rsid w:val="00E27DCA"/>
    <w:rsid w:val="00E30F66"/>
    <w:rsid w:val="00E31E63"/>
    <w:rsid w:val="00E32EED"/>
    <w:rsid w:val="00E334C9"/>
    <w:rsid w:val="00E34AB9"/>
    <w:rsid w:val="00E35771"/>
    <w:rsid w:val="00E37D27"/>
    <w:rsid w:val="00E4146A"/>
    <w:rsid w:val="00E430A0"/>
    <w:rsid w:val="00E45FAE"/>
    <w:rsid w:val="00E54740"/>
    <w:rsid w:val="00E62D32"/>
    <w:rsid w:val="00E65FB2"/>
    <w:rsid w:val="00E67CF3"/>
    <w:rsid w:val="00E70A11"/>
    <w:rsid w:val="00E72662"/>
    <w:rsid w:val="00E73524"/>
    <w:rsid w:val="00E73C14"/>
    <w:rsid w:val="00E75635"/>
    <w:rsid w:val="00E77691"/>
    <w:rsid w:val="00E80CC1"/>
    <w:rsid w:val="00E82EFE"/>
    <w:rsid w:val="00E85138"/>
    <w:rsid w:val="00E85F5A"/>
    <w:rsid w:val="00E879E5"/>
    <w:rsid w:val="00E96E80"/>
    <w:rsid w:val="00EA3EE4"/>
    <w:rsid w:val="00EA6CBD"/>
    <w:rsid w:val="00EA7EDF"/>
    <w:rsid w:val="00EB0722"/>
    <w:rsid w:val="00EB0C84"/>
    <w:rsid w:val="00EB282F"/>
    <w:rsid w:val="00EB3944"/>
    <w:rsid w:val="00EB5BE3"/>
    <w:rsid w:val="00EC05C9"/>
    <w:rsid w:val="00EC2C18"/>
    <w:rsid w:val="00EC62D4"/>
    <w:rsid w:val="00ED1B00"/>
    <w:rsid w:val="00EE00DF"/>
    <w:rsid w:val="00EE087F"/>
    <w:rsid w:val="00EE120C"/>
    <w:rsid w:val="00EE3902"/>
    <w:rsid w:val="00EE3E93"/>
    <w:rsid w:val="00EE3F68"/>
    <w:rsid w:val="00EE411C"/>
    <w:rsid w:val="00EF275E"/>
    <w:rsid w:val="00EF4572"/>
    <w:rsid w:val="00EF75BD"/>
    <w:rsid w:val="00EF7FB0"/>
    <w:rsid w:val="00F011D6"/>
    <w:rsid w:val="00F01741"/>
    <w:rsid w:val="00F01F56"/>
    <w:rsid w:val="00F021BE"/>
    <w:rsid w:val="00F13EF9"/>
    <w:rsid w:val="00F1458C"/>
    <w:rsid w:val="00F14A91"/>
    <w:rsid w:val="00F15531"/>
    <w:rsid w:val="00F21986"/>
    <w:rsid w:val="00F24271"/>
    <w:rsid w:val="00F2534A"/>
    <w:rsid w:val="00F25658"/>
    <w:rsid w:val="00F263B1"/>
    <w:rsid w:val="00F3135F"/>
    <w:rsid w:val="00F31F0F"/>
    <w:rsid w:val="00F31F4A"/>
    <w:rsid w:val="00F3206D"/>
    <w:rsid w:val="00F33A59"/>
    <w:rsid w:val="00F34237"/>
    <w:rsid w:val="00F34962"/>
    <w:rsid w:val="00F34B40"/>
    <w:rsid w:val="00F36615"/>
    <w:rsid w:val="00F372CA"/>
    <w:rsid w:val="00F41866"/>
    <w:rsid w:val="00F42E0F"/>
    <w:rsid w:val="00F435A0"/>
    <w:rsid w:val="00F470C4"/>
    <w:rsid w:val="00F50135"/>
    <w:rsid w:val="00F50C86"/>
    <w:rsid w:val="00F5163A"/>
    <w:rsid w:val="00F5183D"/>
    <w:rsid w:val="00F5595B"/>
    <w:rsid w:val="00F559B2"/>
    <w:rsid w:val="00F62EE0"/>
    <w:rsid w:val="00F64995"/>
    <w:rsid w:val="00F65DE5"/>
    <w:rsid w:val="00F67EEF"/>
    <w:rsid w:val="00F715F4"/>
    <w:rsid w:val="00F80778"/>
    <w:rsid w:val="00F8545E"/>
    <w:rsid w:val="00F86424"/>
    <w:rsid w:val="00F87054"/>
    <w:rsid w:val="00F8713A"/>
    <w:rsid w:val="00F90104"/>
    <w:rsid w:val="00F9574A"/>
    <w:rsid w:val="00F97121"/>
    <w:rsid w:val="00F9741A"/>
    <w:rsid w:val="00FA0B55"/>
    <w:rsid w:val="00FA2B7B"/>
    <w:rsid w:val="00FA2E3B"/>
    <w:rsid w:val="00FB1D79"/>
    <w:rsid w:val="00FB2BFA"/>
    <w:rsid w:val="00FB4AD4"/>
    <w:rsid w:val="00FB7529"/>
    <w:rsid w:val="00FB7DD6"/>
    <w:rsid w:val="00FC336A"/>
    <w:rsid w:val="00FC3ADF"/>
    <w:rsid w:val="00FC483A"/>
    <w:rsid w:val="00FD037E"/>
    <w:rsid w:val="00FD13BE"/>
    <w:rsid w:val="00FD2EE1"/>
    <w:rsid w:val="00FD3928"/>
    <w:rsid w:val="00FD4DFF"/>
    <w:rsid w:val="00FE3716"/>
    <w:rsid w:val="00FE7865"/>
    <w:rsid w:val="00FF223E"/>
    <w:rsid w:val="00FF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1FD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2D39"/>
    <w:pPr>
      <w:keepNext/>
      <w:keepLines/>
      <w:widowControl/>
      <w:numPr>
        <w:numId w:val="17"/>
      </w:numPr>
      <w:autoSpaceDE/>
      <w:autoSpaceDN/>
      <w:adjustRightInd/>
      <w:spacing w:after="360"/>
      <w:jc w:val="center"/>
      <w:outlineLvl w:val="0"/>
    </w:pPr>
    <w:rPr>
      <w:rFonts w:ascii="Arial" w:hAnsi="Arial" w:cs="Arial"/>
      <w:b/>
      <w:bCs/>
      <w:kern w:val="28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822D39"/>
    <w:pPr>
      <w:keepNext/>
      <w:keepLines/>
      <w:widowControl/>
      <w:numPr>
        <w:ilvl w:val="1"/>
        <w:numId w:val="17"/>
      </w:numPr>
      <w:autoSpaceDE/>
      <w:autoSpaceDN/>
      <w:adjustRightInd/>
      <w:spacing w:after="36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Heading4"/>
    <w:link w:val="Heading3Char"/>
    <w:uiPriority w:val="99"/>
    <w:qFormat/>
    <w:rsid w:val="00822D39"/>
    <w:pPr>
      <w:keepNext/>
      <w:keepLines/>
      <w:widowControl/>
      <w:numPr>
        <w:ilvl w:val="2"/>
        <w:numId w:val="17"/>
      </w:numPr>
      <w:autoSpaceDE/>
      <w:autoSpaceDN/>
      <w:adjustRightInd/>
      <w:spacing w:before="36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822D39"/>
    <w:pPr>
      <w:keepNext/>
      <w:keepLines/>
      <w:widowControl/>
      <w:numPr>
        <w:ilvl w:val="3"/>
        <w:numId w:val="17"/>
      </w:numPr>
      <w:autoSpaceDE/>
      <w:autoSpaceDN/>
      <w:adjustRightInd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2D39"/>
    <w:pPr>
      <w:keepNext/>
      <w:widowControl/>
      <w:numPr>
        <w:ilvl w:val="4"/>
        <w:numId w:val="17"/>
      </w:numPr>
      <w:autoSpaceDE/>
      <w:autoSpaceDN/>
      <w:adjustRightInd/>
      <w:spacing w:before="240" w:after="60"/>
      <w:ind w:right="284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2D39"/>
    <w:rPr>
      <w:rFonts w:ascii="Arial" w:hAnsi="Arial" w:cs="Arial"/>
      <w:b/>
      <w:bCs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2D39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2D39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22D39"/>
    <w:rPr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22D39"/>
    <w:rPr>
      <w:b/>
      <w:bCs/>
      <w:sz w:val="20"/>
      <w:szCs w:val="20"/>
    </w:rPr>
  </w:style>
  <w:style w:type="table" w:styleId="TableGrid">
    <w:name w:val="Table Grid"/>
    <w:basedOn w:val="TableNormal"/>
    <w:uiPriority w:val="99"/>
    <w:rsid w:val="00A70225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D44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01FD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9D44F6"/>
  </w:style>
  <w:style w:type="paragraph" w:customStyle="1" w:styleId="a">
    <w:name w:val="Знак"/>
    <w:basedOn w:val="Normal"/>
    <w:uiPriority w:val="99"/>
    <w:rsid w:val="00080A97"/>
    <w:pPr>
      <w:widowControl/>
      <w:autoSpaceDE/>
      <w:autoSpaceDN/>
      <w:adjustRightInd/>
      <w:spacing w:after="160" w:line="240" w:lineRule="exact"/>
      <w:jc w:val="both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080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01FD"/>
    <w:rPr>
      <w:sz w:val="20"/>
      <w:szCs w:val="20"/>
    </w:rPr>
  </w:style>
  <w:style w:type="paragraph" w:customStyle="1" w:styleId="ConsPlusNonformat">
    <w:name w:val="ConsPlusNonformat"/>
    <w:uiPriority w:val="99"/>
    <w:rsid w:val="002745C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166C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A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01FD"/>
    <w:rPr>
      <w:rFonts w:ascii="Tahoma" w:hAnsi="Tahoma" w:cs="Tahoma"/>
      <w:sz w:val="16"/>
      <w:szCs w:val="16"/>
    </w:rPr>
  </w:style>
  <w:style w:type="paragraph" w:customStyle="1" w:styleId="2">
    <w:name w:val="Стиль2"/>
    <w:basedOn w:val="1"/>
    <w:uiPriority w:val="99"/>
    <w:rsid w:val="00822D39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Normal"/>
    <w:uiPriority w:val="99"/>
    <w:rsid w:val="00822D39"/>
    <w:pPr>
      <w:widowControl/>
      <w:numPr>
        <w:ilvl w:val="5"/>
        <w:numId w:val="17"/>
      </w:numPr>
      <w:spacing w:before="120"/>
      <w:jc w:val="both"/>
      <w:outlineLvl w:val="5"/>
    </w:pPr>
    <w:rPr>
      <w:sz w:val="24"/>
      <w:szCs w:val="24"/>
    </w:rPr>
  </w:style>
  <w:style w:type="paragraph" w:customStyle="1" w:styleId="4">
    <w:name w:val="Стиль4"/>
    <w:basedOn w:val="Normal"/>
    <w:uiPriority w:val="99"/>
    <w:rsid w:val="00822D39"/>
    <w:pPr>
      <w:widowControl/>
      <w:numPr>
        <w:ilvl w:val="7"/>
        <w:numId w:val="17"/>
      </w:numPr>
      <w:autoSpaceDE/>
      <w:autoSpaceDN/>
      <w:adjustRightInd/>
      <w:jc w:val="both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822D3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22D39"/>
    <w:rPr>
      <w:sz w:val="20"/>
      <w:szCs w:val="20"/>
    </w:rPr>
  </w:style>
  <w:style w:type="paragraph" w:customStyle="1" w:styleId="Heading">
    <w:name w:val="Heading"/>
    <w:uiPriority w:val="99"/>
    <w:rsid w:val="004D14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rsid w:val="008D04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D0456"/>
    <w:rPr>
      <w:sz w:val="20"/>
      <w:szCs w:val="20"/>
    </w:rPr>
  </w:style>
  <w:style w:type="paragraph" w:styleId="NormalWeb">
    <w:name w:val="Normal (Web)"/>
    <w:basedOn w:val="Normal"/>
    <w:uiPriority w:val="99"/>
    <w:rsid w:val="006926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343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0">
    <w:name w:val="Знак Знак Знак Знак"/>
    <w:basedOn w:val="Normal"/>
    <w:uiPriority w:val="99"/>
    <w:rsid w:val="00B87454"/>
    <w:pPr>
      <w:tabs>
        <w:tab w:val="num" w:pos="360"/>
      </w:tabs>
      <w:autoSpaceDE/>
      <w:autoSpaceDN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Normal">
    <w:name w:val="ConsNormal"/>
    <w:uiPriority w:val="99"/>
    <w:rsid w:val="00B87454"/>
    <w:pPr>
      <w:widowControl w:val="0"/>
      <w:suppressAutoHyphens/>
      <w:snapToGrid w:val="0"/>
      <w:ind w:firstLine="720"/>
    </w:pPr>
    <w:rPr>
      <w:rFonts w:ascii="Arial" w:hAnsi="Arial" w:cs="Arial"/>
      <w:kern w:val="2"/>
      <w:lang w:eastAsia="ar-SA"/>
    </w:rPr>
  </w:style>
  <w:style w:type="character" w:customStyle="1" w:styleId="FontStyle15">
    <w:name w:val="Font Style15"/>
    <w:uiPriority w:val="99"/>
    <w:rsid w:val="003F25EA"/>
    <w:rPr>
      <w:rFonts w:ascii="Times New Roman" w:hAnsi="Times New Roman" w:cs="Times New Roman"/>
      <w:b/>
      <w:bCs/>
      <w:sz w:val="34"/>
      <w:szCs w:val="34"/>
    </w:rPr>
  </w:style>
  <w:style w:type="paragraph" w:customStyle="1" w:styleId="10">
    <w:name w:val="Знак Знак Знак1 Знак Знак Знак Знак"/>
    <w:basedOn w:val="Normal"/>
    <w:uiPriority w:val="99"/>
    <w:rsid w:val="003F25EA"/>
    <w:pPr>
      <w:tabs>
        <w:tab w:val="num" w:pos="360"/>
      </w:tabs>
      <w:autoSpaceDE/>
      <w:autoSpaceDN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3</Pages>
  <Words>1206</Words>
  <Characters>6875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zhulabina</dc:creator>
  <cp:keywords/>
  <dc:description/>
  <cp:lastModifiedBy>Специалист</cp:lastModifiedBy>
  <cp:revision>20</cp:revision>
  <cp:lastPrinted>2020-08-12T13:25:00Z</cp:lastPrinted>
  <dcterms:created xsi:type="dcterms:W3CDTF">2020-08-20T10:17:00Z</dcterms:created>
  <dcterms:modified xsi:type="dcterms:W3CDTF">2020-09-08T10:21:00Z</dcterms:modified>
</cp:coreProperties>
</file>